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1CED" w14:textId="77777777" w:rsidR="000D152A" w:rsidRDefault="003A0787" w:rsidP="00B80F2E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AC51B0" wp14:editId="24C68775">
                <wp:simplePos x="0" y="0"/>
                <wp:positionH relativeFrom="column">
                  <wp:posOffset>4756785</wp:posOffset>
                </wp:positionH>
                <wp:positionV relativeFrom="paragraph">
                  <wp:posOffset>-280035</wp:posOffset>
                </wp:positionV>
                <wp:extent cx="1440180" cy="594360"/>
                <wp:effectExtent l="7620" t="9525" r="952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90DC4" w14:textId="77777777" w:rsidR="00DF2B44" w:rsidRPr="00755357" w:rsidRDefault="00DF2B44" w:rsidP="00755357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755357"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AC51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4.55pt;margin-top:-22.05pt;width:113.4pt;height:4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" strokecolor="white">
                <v:textbox>
                  <w:txbxContent>
                    <w:p w14:paraId="57490DC4" w14:textId="77777777" w:rsidR="00DF2B44" w:rsidRPr="00755357" w:rsidRDefault="00DF2B44" w:rsidP="00755357">
                      <w:pPr>
                        <w:jc w:val="right"/>
                        <w:rPr>
                          <w:b/>
                        </w:rPr>
                      </w:pPr>
                      <w:r w:rsidRPr="00755357"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lt-LT"/>
        </w:rPr>
        <w:drawing>
          <wp:inline distT="0" distB="0" distL="0" distR="0" wp14:anchorId="6F476805" wp14:editId="216E83D3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9B074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AA30B76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BFB85FB" w14:textId="77777777" w:rsidR="000D152A" w:rsidRPr="00B80F2E" w:rsidRDefault="000D152A" w:rsidP="00B80F2E">
      <w:pPr>
        <w:overflowPunct w:val="0"/>
        <w:autoSpaceDE w:val="0"/>
        <w:autoSpaceDN w:val="0"/>
        <w:adjustRightInd w:val="0"/>
        <w:jc w:val="center"/>
      </w:pPr>
    </w:p>
    <w:p w14:paraId="2B4FDF67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23A3794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ANYKŠČIŲ </w:t>
      </w:r>
      <w:r w:rsidR="002808DB">
        <w:rPr>
          <w:b/>
          <w:caps/>
        </w:rPr>
        <w:t>rajono  savivaldybės</w:t>
      </w:r>
      <w:r w:rsidR="0053239E">
        <w:rPr>
          <w:b/>
          <w:caps/>
        </w:rPr>
        <w:t xml:space="preserve"> tarybos sprendimo 2014 m. kovo 27</w:t>
      </w:r>
      <w:r w:rsidR="00EE301A">
        <w:rPr>
          <w:b/>
          <w:caps/>
        </w:rPr>
        <w:t xml:space="preserve"> </w:t>
      </w:r>
      <w:r w:rsidR="0053239E">
        <w:rPr>
          <w:b/>
          <w:caps/>
        </w:rPr>
        <w:t>d. Nr. 1-ts-129 „dėl</w:t>
      </w:r>
      <w:r w:rsidR="002808DB">
        <w:rPr>
          <w:b/>
          <w:caps/>
        </w:rPr>
        <w:t xml:space="preserve"> </w:t>
      </w:r>
      <w:r>
        <w:rPr>
          <w:b/>
          <w:caps/>
        </w:rPr>
        <w:t xml:space="preserve">LIUDVIKOS IR STANISLOVO </w:t>
      </w:r>
      <w:r w:rsidR="00B80F2E">
        <w:rPr>
          <w:b/>
          <w:caps/>
        </w:rPr>
        <w:t>DIDŽIULIŲ VIEŠOSIOS BIBLIOTEKOS</w:t>
      </w:r>
      <w:r>
        <w:rPr>
          <w:b/>
          <w:caps/>
        </w:rPr>
        <w:t xml:space="preserve"> TEIKIAM</w:t>
      </w:r>
      <w:r w:rsidR="0053239E">
        <w:rPr>
          <w:b/>
          <w:caps/>
        </w:rPr>
        <w:t>Ų PASLAUGŲ ĮKAINIŲ PATVIRTINIMO“ pakeitimo</w:t>
      </w:r>
    </w:p>
    <w:p w14:paraId="7E72F557" w14:textId="77777777" w:rsidR="000D152A" w:rsidRPr="00B80F2E" w:rsidRDefault="000D152A" w:rsidP="00B80F2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B3AFCE0" w14:textId="77777777" w:rsidR="000D152A" w:rsidRDefault="00A84485" w:rsidP="00B80F2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201210">
        <w:t>20</w:t>
      </w:r>
      <w:r w:rsidR="00A523B5">
        <w:t>22</w:t>
      </w:r>
      <w:r w:rsidR="00201210">
        <w:t xml:space="preserve"> m. </w:t>
      </w:r>
      <w:r w:rsidR="00A523B5">
        <w:t xml:space="preserve">sausio    </w:t>
      </w:r>
      <w:r w:rsidR="00201210">
        <w:t xml:space="preserve"> </w:t>
      </w:r>
      <w:r w:rsidR="000D152A">
        <w:t>d.</w:t>
      </w:r>
      <w:r>
        <w:fldChar w:fldCharType="end"/>
      </w:r>
      <w:r w:rsidR="000D152A">
        <w:t xml:space="preserve"> Nr. 1-</w:t>
      </w:r>
      <w:r w:rsidR="00A523B5">
        <w:t>T-</w:t>
      </w:r>
    </w:p>
    <w:p w14:paraId="4103D100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4A75CC9C" w14:textId="77777777" w:rsidR="000D152A" w:rsidRDefault="000D152A" w:rsidP="000D152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4374DD2" w14:textId="77777777" w:rsidR="000D152A" w:rsidRDefault="009E2511" w:rsidP="00A523B5">
      <w:pPr>
        <w:pStyle w:val="Pagrindinistekstas"/>
        <w:spacing w:line="360" w:lineRule="auto"/>
        <w:ind w:firstLine="720"/>
      </w:pPr>
      <w:r>
        <w:t xml:space="preserve"> </w:t>
      </w:r>
      <w:r w:rsidR="000D152A">
        <w:t xml:space="preserve">Vadovaudamasi Lietuvos Respublikos vietos savivaldos </w:t>
      </w:r>
      <w:r w:rsidR="000D152A" w:rsidRPr="008C3F08">
        <w:t>įstatymo 16 straipsnio 2 dalies 37 punktu ir 18 straipsnio 1 dalimi,</w:t>
      </w:r>
      <w:r w:rsidR="00A23AB2" w:rsidRPr="008C3F08">
        <w:t xml:space="preserve"> Lietuvos Resp</w:t>
      </w:r>
      <w:r w:rsidR="00A23AB2" w:rsidRPr="00A23AB2">
        <w:t xml:space="preserve">ublikos </w:t>
      </w:r>
      <w:r w:rsidR="00A23AB2">
        <w:t xml:space="preserve">valstybės ir savivaldybių turto valdymo, naudojimo ir disponavimo juo įstatymo </w:t>
      </w:r>
      <w:r w:rsidR="00EE5D66">
        <w:t>12 straipsnio 2 dalimi</w:t>
      </w:r>
      <w:r w:rsidR="00DF2B44">
        <w:t>, Anykščių rajono savivaldybės 2019 m. gruodžio 30 d.</w:t>
      </w:r>
      <w:r w:rsidR="005767D5">
        <w:t xml:space="preserve"> sprendimu Nr. </w:t>
      </w:r>
      <w:r w:rsidR="005767D5" w:rsidRPr="005767D5">
        <w:t>Nr. 1-TS-374</w:t>
      </w:r>
      <w:r w:rsidR="005767D5">
        <w:t xml:space="preserve"> „Dėl A</w:t>
      </w:r>
      <w:r w:rsidR="005767D5" w:rsidRPr="005767D5">
        <w:t>nykščių rajono savivaldybės ilgalaikio materialiojo turto viešo nuomos konkurso ir nuomos be konkurso organizavimo ir vykdymo tva</w:t>
      </w:r>
      <w:r w:rsidR="005767D5">
        <w:t>rkos aprašo, ir nuompinigių už A</w:t>
      </w:r>
      <w:r w:rsidR="005767D5" w:rsidRPr="005767D5">
        <w:t>nykščių rajono savivaldybės ilgalaikio ir trumpalaikio materialiojo turto nuomą skaičiavimo tvarkos patvirtinimo</w:t>
      </w:r>
      <w:r w:rsidR="005767D5">
        <w:t>“</w:t>
      </w:r>
      <w:r w:rsidR="004F525A">
        <w:t xml:space="preserve"> 37 p.</w:t>
      </w:r>
      <w:r w:rsidR="005767D5">
        <w:t xml:space="preserve"> </w:t>
      </w:r>
      <w:r w:rsidR="00EE5D66">
        <w:t>bei</w:t>
      </w:r>
      <w:r w:rsidR="00A23AB2">
        <w:t xml:space="preserve"> </w:t>
      </w:r>
      <w:r w:rsidR="000D152A">
        <w:t>atsižvelgdama</w:t>
      </w:r>
      <w:r w:rsidR="00030973">
        <w:t xml:space="preserve"> į Anykščių turizmo ir verslo informacijos centro direktorės 2022 m. sausio 18 d. įsakymą Nr.</w:t>
      </w:r>
      <w:r w:rsidR="009C6CA8">
        <w:t xml:space="preserve"> S-7</w:t>
      </w:r>
      <w:r w:rsidR="00030973">
        <w:t xml:space="preserve"> „Dėl Anykštėno kortelės išdavimo ir naudojimo tvarkos aprašo patvirtinimo</w:t>
      </w:r>
      <w:r w:rsidR="0035656C">
        <w:t>“</w:t>
      </w:r>
      <w:r w:rsidR="00030973">
        <w:t>,</w:t>
      </w:r>
      <w:r w:rsidR="000D152A">
        <w:t xml:space="preserve"> į Liudvikos ir Stanislovo Didžiulių viešosios bibliotekos direktoriaus </w:t>
      </w:r>
      <w:r w:rsidR="00A523B5">
        <w:t>2021</w:t>
      </w:r>
      <w:r w:rsidR="000D152A">
        <w:t xml:space="preserve"> m.</w:t>
      </w:r>
      <w:r w:rsidR="00201210">
        <w:t xml:space="preserve"> </w:t>
      </w:r>
      <w:r w:rsidR="00A523B5">
        <w:t>gruodžio 31</w:t>
      </w:r>
      <w:r w:rsidR="00FC7DAA">
        <w:t xml:space="preserve"> d. raštą Nr. </w:t>
      </w:r>
      <w:r w:rsidR="000D152A">
        <w:t>SD-</w:t>
      </w:r>
      <w:r w:rsidR="00A523B5">
        <w:t>270</w:t>
      </w:r>
      <w:r w:rsidR="000D152A">
        <w:t xml:space="preserve"> „Dėl </w:t>
      </w:r>
      <w:r w:rsidR="00A523B5">
        <w:t>mokamų paslaugų įkainių patvirtinimo</w:t>
      </w:r>
      <w:r w:rsidR="00201210">
        <w:t>“</w:t>
      </w:r>
      <w:r w:rsidR="000D152A">
        <w:t>, Anykščių  rajono savivaldybės taryba</w:t>
      </w:r>
      <w:r w:rsidR="00A523B5">
        <w:t xml:space="preserve"> </w:t>
      </w:r>
      <w:r w:rsidR="000D152A">
        <w:t>n u s p r e n d ž i a:</w:t>
      </w:r>
    </w:p>
    <w:p w14:paraId="78B14043" w14:textId="77777777" w:rsidR="000D152A" w:rsidRPr="004A0879" w:rsidRDefault="0053239E" w:rsidP="00A523B5">
      <w:pPr>
        <w:pStyle w:val="Pagrindinistekstas"/>
        <w:numPr>
          <w:ilvl w:val="0"/>
          <w:numId w:val="1"/>
        </w:numPr>
        <w:spacing w:line="360" w:lineRule="auto"/>
        <w:ind w:left="0" w:firstLine="720"/>
      </w:pPr>
      <w:r w:rsidRPr="004A0879">
        <w:t>Pakeisti Anykščių Liudvikos ir Stanislovo Didžiulių viešosios bibliotekos teikiamų paslaugų įkainius, patvirtintus Anykščių rajono savivaldybės tarybos 2014 m. kovo 27 d. sprendimu Nr. 1-TS-129 „Dėl Liudvikos ir Stanislovo Didžiulių viešosios bibliotekos teikiamų paslaugų įkainių patvirtinimo“</w:t>
      </w:r>
      <w:r w:rsidR="007F137A" w:rsidRPr="004A0879">
        <w:t>,</w:t>
      </w:r>
      <w:r w:rsidRPr="004A0879">
        <w:t xml:space="preserve"> ir juos išdėstyti nauja redakcija (pridedama).</w:t>
      </w:r>
    </w:p>
    <w:p w14:paraId="42FB356A" w14:textId="77777777" w:rsidR="00CA25FE" w:rsidRPr="00CA25FE" w:rsidRDefault="00CA25FE" w:rsidP="00CA25FE">
      <w:pPr>
        <w:numPr>
          <w:ilvl w:val="0"/>
          <w:numId w:val="1"/>
        </w:numPr>
        <w:rPr>
          <w:bCs/>
          <w:szCs w:val="20"/>
        </w:rPr>
      </w:pPr>
      <w:r w:rsidRPr="00CA25FE">
        <w:rPr>
          <w:bCs/>
          <w:szCs w:val="20"/>
        </w:rPr>
        <w:t xml:space="preserve">Nustatyti, kad  šis sprendimas įsigalioja nuo 2022 m. vasario 1 d. </w:t>
      </w:r>
    </w:p>
    <w:p w14:paraId="3A3CECB7" w14:textId="77777777" w:rsidR="00454DBA" w:rsidRDefault="00454DBA" w:rsidP="00CA25FE">
      <w:pPr>
        <w:pStyle w:val="Pagrindinistekstas"/>
        <w:spacing w:line="360" w:lineRule="auto"/>
        <w:ind w:left="720"/>
      </w:pPr>
    </w:p>
    <w:p w14:paraId="4E51EDB7" w14:textId="77777777" w:rsidR="009E2511" w:rsidRDefault="009E2511" w:rsidP="00A523B5">
      <w:pPr>
        <w:pStyle w:val="Pagrindinistekstas"/>
        <w:spacing w:line="360" w:lineRule="auto"/>
        <w:ind w:left="720"/>
      </w:pPr>
      <w:r w:rsidRPr="009E2511">
        <w:t> </w:t>
      </w:r>
      <w:r w:rsidR="00C4512D">
        <w:t xml:space="preserve">   </w:t>
      </w:r>
      <w:r w:rsidRPr="009E2511">
        <w:t>Šis sprendimas skelbiamas Teisės aktų registre</w:t>
      </w:r>
      <w:r>
        <w:t>.</w:t>
      </w:r>
    </w:p>
    <w:p w14:paraId="38195907" w14:textId="77777777" w:rsidR="0053239E" w:rsidRDefault="0053239E" w:rsidP="00DC6DE5">
      <w:pPr>
        <w:pStyle w:val="Pagrindinistekstas"/>
        <w:tabs>
          <w:tab w:val="right" w:pos="9638"/>
        </w:tabs>
        <w:spacing w:after="120" w:line="360" w:lineRule="auto"/>
        <w:jc w:val="left"/>
      </w:pPr>
    </w:p>
    <w:p w14:paraId="3F792953" w14:textId="77777777" w:rsidR="0053239E" w:rsidRDefault="0053239E" w:rsidP="00DC6DE5">
      <w:pPr>
        <w:pStyle w:val="Pagrindinistekstas"/>
        <w:tabs>
          <w:tab w:val="right" w:pos="9638"/>
        </w:tabs>
        <w:spacing w:after="120" w:line="360" w:lineRule="auto"/>
        <w:jc w:val="left"/>
      </w:pPr>
    </w:p>
    <w:p w14:paraId="26332F71" w14:textId="77777777" w:rsidR="000D152A" w:rsidRDefault="00DC6DE5" w:rsidP="00DC6DE5">
      <w:pPr>
        <w:pStyle w:val="Pagrindinistekstas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Sigutis Obelevičius</w:t>
      </w:r>
    </w:p>
    <w:p w14:paraId="14AFD72C" w14:textId="77777777" w:rsidR="00AF0748" w:rsidRDefault="00AF0748" w:rsidP="00DC6DE5">
      <w:pPr>
        <w:pStyle w:val="Pagrindinistekstas"/>
        <w:tabs>
          <w:tab w:val="right" w:pos="9638"/>
        </w:tabs>
        <w:spacing w:after="120" w:line="360" w:lineRule="auto"/>
        <w:jc w:val="center"/>
      </w:pPr>
    </w:p>
    <w:p w14:paraId="38DE73A6" w14:textId="77777777" w:rsidR="00AF0748" w:rsidRDefault="00AF0748" w:rsidP="00DC6DE5">
      <w:pPr>
        <w:pStyle w:val="Pagrindinistekstas"/>
        <w:tabs>
          <w:tab w:val="right" w:pos="9638"/>
        </w:tabs>
        <w:spacing w:after="120" w:line="360" w:lineRule="auto"/>
        <w:jc w:val="center"/>
      </w:pPr>
    </w:p>
    <w:p w14:paraId="490777C7" w14:textId="77777777" w:rsidR="000D152A" w:rsidRDefault="004E724F" w:rsidP="00E15180">
      <w:pPr>
        <w:pStyle w:val="Pagrindinistekstas"/>
        <w:tabs>
          <w:tab w:val="right" w:pos="9638"/>
        </w:tabs>
        <w:spacing w:after="120" w:line="360" w:lineRule="auto"/>
        <w:jc w:val="center"/>
      </w:pPr>
      <w:r>
        <w:lastRenderedPageBreak/>
        <w:t xml:space="preserve">                                    </w:t>
      </w:r>
      <w:r w:rsidR="000D152A">
        <w:t xml:space="preserve">PATVIRTINTA </w:t>
      </w:r>
    </w:p>
    <w:p w14:paraId="3E8AEA48" w14:textId="77777777" w:rsidR="00B80F2E" w:rsidRPr="00A61778" w:rsidRDefault="000D152A" w:rsidP="008D6787">
      <w:pPr>
        <w:ind w:left="5184"/>
        <w:rPr>
          <w:sz w:val="22"/>
          <w:szCs w:val="22"/>
        </w:rPr>
      </w:pPr>
      <w:r w:rsidRPr="00A61778">
        <w:rPr>
          <w:sz w:val="22"/>
          <w:szCs w:val="22"/>
        </w:rPr>
        <w:t xml:space="preserve">Anykščių rajono savivaldybės </w:t>
      </w:r>
      <w:r w:rsidR="00E95C0B" w:rsidRPr="00A61778">
        <w:rPr>
          <w:sz w:val="22"/>
          <w:szCs w:val="22"/>
        </w:rPr>
        <w:t xml:space="preserve">tarybos </w:t>
      </w:r>
    </w:p>
    <w:p w14:paraId="724A8F97" w14:textId="77777777" w:rsidR="000D152A" w:rsidRPr="00A61778" w:rsidRDefault="00E95C0B" w:rsidP="00B80F2E">
      <w:pPr>
        <w:ind w:left="5184"/>
        <w:rPr>
          <w:sz w:val="22"/>
          <w:szCs w:val="22"/>
        </w:rPr>
      </w:pPr>
      <w:r w:rsidRPr="00A61778">
        <w:rPr>
          <w:sz w:val="22"/>
          <w:szCs w:val="22"/>
        </w:rPr>
        <w:t xml:space="preserve">2014 m. </w:t>
      </w:r>
      <w:r w:rsidR="00201210" w:rsidRPr="00A61778">
        <w:rPr>
          <w:sz w:val="22"/>
          <w:szCs w:val="22"/>
        </w:rPr>
        <w:t>kovo</w:t>
      </w:r>
      <w:r w:rsidRPr="00A61778">
        <w:rPr>
          <w:sz w:val="22"/>
          <w:szCs w:val="22"/>
        </w:rPr>
        <w:t xml:space="preserve"> 27 </w:t>
      </w:r>
      <w:r w:rsidR="000D152A" w:rsidRPr="00A61778">
        <w:rPr>
          <w:sz w:val="22"/>
          <w:szCs w:val="22"/>
        </w:rPr>
        <w:t>d.</w:t>
      </w:r>
      <w:r w:rsidR="00B80F2E" w:rsidRPr="00A61778">
        <w:rPr>
          <w:sz w:val="22"/>
          <w:szCs w:val="22"/>
        </w:rPr>
        <w:t xml:space="preserve"> </w:t>
      </w:r>
      <w:r w:rsidR="000D152A" w:rsidRPr="00A61778">
        <w:rPr>
          <w:sz w:val="22"/>
          <w:szCs w:val="22"/>
        </w:rPr>
        <w:t xml:space="preserve">sprendimu Nr. </w:t>
      </w:r>
      <w:r w:rsidR="00633DD2" w:rsidRPr="00A61778">
        <w:rPr>
          <w:sz w:val="22"/>
          <w:szCs w:val="22"/>
        </w:rPr>
        <w:t>1-</w:t>
      </w:r>
      <w:r w:rsidR="00C0790F" w:rsidRPr="00A61778">
        <w:rPr>
          <w:sz w:val="22"/>
          <w:szCs w:val="22"/>
        </w:rPr>
        <w:t>TS-129</w:t>
      </w:r>
    </w:p>
    <w:p w14:paraId="31737FFA" w14:textId="77777777" w:rsidR="00487EE3" w:rsidRPr="00A61778" w:rsidRDefault="00487EE3" w:rsidP="00B80F2E">
      <w:pPr>
        <w:ind w:left="5184"/>
        <w:rPr>
          <w:sz w:val="22"/>
          <w:szCs w:val="22"/>
        </w:rPr>
      </w:pPr>
      <w:r w:rsidRPr="00A61778">
        <w:rPr>
          <w:sz w:val="22"/>
          <w:szCs w:val="22"/>
        </w:rPr>
        <w:t xml:space="preserve">2014 m. spalio 30 d. Anykščių rajono savivaldybės tarybos sprendimo </w:t>
      </w:r>
      <w:bookmarkStart w:id="0" w:name="n_1"/>
      <w:r w:rsidR="00E57FBB" w:rsidRPr="00A61778">
        <w:rPr>
          <w:sz w:val="22"/>
          <w:szCs w:val="22"/>
        </w:rPr>
        <w:t>Nr. 1-TS-335</w:t>
      </w:r>
      <w:bookmarkEnd w:id="0"/>
      <w:r w:rsidRPr="00A61778">
        <w:rPr>
          <w:sz w:val="22"/>
          <w:szCs w:val="22"/>
        </w:rPr>
        <w:t xml:space="preserve"> redakcija</w:t>
      </w:r>
    </w:p>
    <w:p w14:paraId="370177DB" w14:textId="77777777" w:rsidR="00A61778" w:rsidRPr="00A61778" w:rsidRDefault="006F6A14" w:rsidP="00A61778">
      <w:pPr>
        <w:ind w:left="5184"/>
        <w:rPr>
          <w:sz w:val="22"/>
          <w:szCs w:val="22"/>
        </w:rPr>
      </w:pPr>
      <w:r w:rsidRPr="00A61778">
        <w:rPr>
          <w:sz w:val="22"/>
          <w:szCs w:val="22"/>
        </w:rPr>
        <w:t xml:space="preserve">2018 m. gegužės 30 d. Anykščių rajono savivaldybės tarybos sprendimo </w:t>
      </w:r>
      <w:bookmarkStart w:id="1" w:name="n_2"/>
      <w:r w:rsidR="009A14FC" w:rsidRPr="00A61778">
        <w:rPr>
          <w:sz w:val="22"/>
          <w:szCs w:val="22"/>
        </w:rPr>
        <w:t>Nr. 1-TS-177</w:t>
      </w:r>
      <w:bookmarkEnd w:id="1"/>
      <w:r w:rsidRPr="00A61778">
        <w:rPr>
          <w:sz w:val="22"/>
          <w:szCs w:val="22"/>
        </w:rPr>
        <w:t xml:space="preserve"> redakcija</w:t>
      </w:r>
    </w:p>
    <w:p w14:paraId="4E5FE4D3" w14:textId="77777777" w:rsidR="00A61778" w:rsidRPr="00A61778" w:rsidRDefault="00A61778" w:rsidP="00A61778">
      <w:pPr>
        <w:ind w:left="5184"/>
        <w:rPr>
          <w:sz w:val="22"/>
          <w:szCs w:val="22"/>
        </w:rPr>
      </w:pPr>
      <w:r w:rsidRPr="00A61778">
        <w:rPr>
          <w:sz w:val="22"/>
          <w:szCs w:val="22"/>
        </w:rPr>
        <w:t xml:space="preserve">(2022 m. sausio </w:t>
      </w:r>
      <w:r w:rsidR="00C13A74">
        <w:rPr>
          <w:sz w:val="22"/>
          <w:szCs w:val="22"/>
        </w:rPr>
        <w:t xml:space="preserve">   </w:t>
      </w:r>
      <w:r w:rsidRPr="00A61778">
        <w:rPr>
          <w:sz w:val="22"/>
          <w:szCs w:val="22"/>
        </w:rPr>
        <w:t xml:space="preserve">d. sprendimo Nr. 1-TS-          </w:t>
      </w:r>
    </w:p>
    <w:p w14:paraId="4FDA4B71" w14:textId="77777777" w:rsidR="00A61778" w:rsidRPr="00A61778" w:rsidRDefault="00A61778" w:rsidP="00A61778">
      <w:pPr>
        <w:tabs>
          <w:tab w:val="left" w:pos="3600"/>
        </w:tabs>
        <w:rPr>
          <w:bCs/>
          <w:sz w:val="22"/>
          <w:szCs w:val="22"/>
        </w:rPr>
      </w:pPr>
      <w:r w:rsidRPr="00A61778">
        <w:rPr>
          <w:b/>
          <w:bCs/>
          <w:sz w:val="22"/>
          <w:szCs w:val="22"/>
        </w:rPr>
        <w:t xml:space="preserve">                    </w:t>
      </w:r>
      <w:r w:rsidRPr="00A61778">
        <w:rPr>
          <w:b/>
          <w:bCs/>
          <w:sz w:val="22"/>
          <w:szCs w:val="22"/>
        </w:rPr>
        <w:tab/>
      </w:r>
      <w:r w:rsidRPr="00A61778">
        <w:rPr>
          <w:b/>
          <w:bCs/>
          <w:sz w:val="22"/>
          <w:szCs w:val="22"/>
        </w:rPr>
        <w:tab/>
      </w:r>
      <w:r w:rsidRPr="00A61778">
        <w:rPr>
          <w:b/>
          <w:bCs/>
          <w:sz w:val="22"/>
          <w:szCs w:val="22"/>
        </w:rPr>
        <w:tab/>
        <w:t xml:space="preserve">  </w:t>
      </w:r>
      <w:r w:rsidRPr="00A61778">
        <w:rPr>
          <w:bCs/>
          <w:sz w:val="22"/>
          <w:szCs w:val="22"/>
        </w:rPr>
        <w:t>redakcija)</w:t>
      </w:r>
    </w:p>
    <w:p w14:paraId="048D1143" w14:textId="77777777" w:rsidR="000D152A" w:rsidRDefault="000D152A" w:rsidP="00B80F2E">
      <w:pPr>
        <w:tabs>
          <w:tab w:val="left" w:pos="3600"/>
        </w:tabs>
      </w:pPr>
    </w:p>
    <w:p w14:paraId="32DBD756" w14:textId="77777777" w:rsidR="006F6A14" w:rsidRDefault="006F6A14" w:rsidP="006F6A14">
      <w:pPr>
        <w:jc w:val="center"/>
        <w:rPr>
          <w:b/>
        </w:rPr>
      </w:pPr>
      <w:r>
        <w:rPr>
          <w:b/>
        </w:rPr>
        <w:t>ANYKŠČIŲ RAJONO SAVIVALDYBĖS L. IR S. DIDŽIULIŲ VIEŠOSIOS BIBLIOTEKOS TEIKIAMŲ PASLAUGŲ ĮKAINIAI</w:t>
      </w:r>
    </w:p>
    <w:p w14:paraId="36E0C739" w14:textId="77777777" w:rsidR="006F6A14" w:rsidRDefault="006F6A14" w:rsidP="006F6A14">
      <w:pPr>
        <w:jc w:val="center"/>
        <w:rPr>
          <w:b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0"/>
        <w:gridCol w:w="1647"/>
        <w:gridCol w:w="1629"/>
        <w:gridCol w:w="1558"/>
        <w:gridCol w:w="1706"/>
      </w:tblGrid>
      <w:tr w:rsidR="005A0B14" w:rsidRPr="008B5E77" w14:paraId="274EA012" w14:textId="77777777" w:rsidTr="008B5E77">
        <w:trPr>
          <w:trHeight w:val="6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AC66" w14:textId="77777777" w:rsidR="008B5E77" w:rsidRPr="008B5E77" w:rsidRDefault="008B5E77" w:rsidP="008B5E77">
            <w:pPr>
              <w:jc w:val="center"/>
            </w:pPr>
            <w:r w:rsidRPr="008B5E77">
              <w:t>Eil.</w:t>
            </w:r>
          </w:p>
          <w:p w14:paraId="20ADA4F7" w14:textId="77777777" w:rsidR="008B5E77" w:rsidRPr="008B5E77" w:rsidRDefault="008B5E77" w:rsidP="008B5E77">
            <w:pPr>
              <w:jc w:val="center"/>
            </w:pPr>
            <w:r w:rsidRPr="008B5E77"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5E63" w14:textId="77777777" w:rsidR="008B5E77" w:rsidRPr="008B5E77" w:rsidRDefault="008B5E77" w:rsidP="008B5E77">
            <w:pPr>
              <w:jc w:val="center"/>
            </w:pPr>
            <w:r w:rsidRPr="008B5E77">
              <w:t>Paslaugos 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0D2" w14:textId="77777777" w:rsidR="008B5E77" w:rsidRPr="008B5E77" w:rsidRDefault="008B5E77" w:rsidP="008B5E77">
            <w:pPr>
              <w:jc w:val="center"/>
            </w:pPr>
            <w:r w:rsidRPr="008B5E77">
              <w:t>Mato vnt.</w:t>
            </w:r>
          </w:p>
          <w:p w14:paraId="5B989E7F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4F8C" w14:textId="77777777" w:rsidR="008B5E77" w:rsidRPr="008B5E77" w:rsidRDefault="008B5E77" w:rsidP="008B5E77">
            <w:pPr>
              <w:jc w:val="center"/>
            </w:pPr>
            <w:r w:rsidRPr="008B5E77">
              <w:t>Įkainiai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66F" w14:textId="77777777" w:rsidR="008B5E77" w:rsidRPr="008B5E77" w:rsidRDefault="008B5E77" w:rsidP="008B5E77">
            <w:pPr>
              <w:jc w:val="center"/>
            </w:pPr>
            <w:r w:rsidRPr="008B5E77">
              <w:t>Pristatymas1 km/EUR</w:t>
            </w:r>
          </w:p>
          <w:p w14:paraId="686B691E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7F6" w14:textId="77777777" w:rsidR="008B5E77" w:rsidRPr="008B5E77" w:rsidRDefault="00567937" w:rsidP="005A0B14">
            <w:pPr>
              <w:jc w:val="center"/>
            </w:pPr>
            <w:r>
              <w:t>Nuolaida su „Anykštėno kortele</w:t>
            </w:r>
            <w:r w:rsidR="005A0B14">
              <w:t>“</w:t>
            </w:r>
          </w:p>
        </w:tc>
      </w:tr>
      <w:tr w:rsidR="005A0B14" w:rsidRPr="008B5E77" w14:paraId="3AA6EA65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9501" w14:textId="77777777" w:rsidR="008B5E77" w:rsidRPr="008B5E77" w:rsidRDefault="008B5E77" w:rsidP="008B5E77">
            <w:pPr>
              <w:jc w:val="center"/>
            </w:pPr>
            <w:r w:rsidRPr="008B5E77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FF44" w14:textId="77777777" w:rsidR="008B5E77" w:rsidRPr="008B5E77" w:rsidRDefault="008B5E77" w:rsidP="004C0BAB">
            <w:r w:rsidRPr="008B5E77">
              <w:t>Elektroninio skaitytojo pažymėjimo išdavimas</w:t>
            </w:r>
          </w:p>
          <w:p w14:paraId="5CC47425" w14:textId="77777777" w:rsidR="008B5E77" w:rsidRPr="008B5E77" w:rsidRDefault="008B5E77" w:rsidP="004C0BAB">
            <w:r w:rsidRPr="008B5E77">
              <w:t>Suaugusiems</w:t>
            </w:r>
            <w:r w:rsidRPr="008B5E77">
              <w:rPr>
                <w:lang w:val="en-US"/>
              </w:rPr>
              <w:t>******</w:t>
            </w:r>
            <w:r w:rsidRPr="008B5E77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23A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95C4" w14:textId="77777777" w:rsidR="008B5E77" w:rsidRPr="008B5E77" w:rsidRDefault="008B5E77" w:rsidP="008B5E77">
            <w:pPr>
              <w:jc w:val="center"/>
            </w:pPr>
            <w:r w:rsidRPr="008B5E77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C11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5D66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E69637C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0473" w14:textId="77777777" w:rsidR="008B5E77" w:rsidRPr="008B5E77" w:rsidRDefault="008B5E77" w:rsidP="008B5E77">
            <w:pPr>
              <w:jc w:val="center"/>
            </w:pPr>
            <w:r w:rsidRPr="008B5E77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EDC" w14:textId="77777777" w:rsidR="008B5E77" w:rsidRPr="008B5E77" w:rsidRDefault="008B5E77" w:rsidP="004C0BAB">
            <w:r w:rsidRPr="008B5E77">
              <w:t>Elektroninio skaitytojo pažymėjimo išdavimas</w:t>
            </w:r>
          </w:p>
          <w:p w14:paraId="4B837B04" w14:textId="77777777" w:rsidR="008B5E77" w:rsidRPr="008B5E77" w:rsidRDefault="008B5E77" w:rsidP="004C0BAB">
            <w:r w:rsidRPr="008B5E77">
              <w:t>pensininkams,  neįgaliesiems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3447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49E2" w14:textId="77777777" w:rsidR="008B5E77" w:rsidRPr="008B5E77" w:rsidRDefault="008B5E77" w:rsidP="008B5E77">
            <w:pPr>
              <w:jc w:val="center"/>
            </w:pPr>
            <w:r w:rsidRPr="008B5E77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E84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FBA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EFEE878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820F" w14:textId="77777777" w:rsidR="008B5E77" w:rsidRPr="008B5E77" w:rsidRDefault="008B5E77" w:rsidP="008B5E77">
            <w:pPr>
              <w:jc w:val="center"/>
            </w:pPr>
            <w:r w:rsidRPr="008B5E77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5697" w14:textId="77777777" w:rsidR="008B5E77" w:rsidRPr="008B5E77" w:rsidRDefault="008B5E77" w:rsidP="004C0BAB">
            <w:r w:rsidRPr="008B5E77">
              <w:t>Dokumentų kopijavimas (A 4 formato 80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89DD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C72A" w14:textId="77777777" w:rsidR="008B5E77" w:rsidRPr="008B5E77" w:rsidRDefault="008B5E77" w:rsidP="008B5E77">
            <w:pPr>
              <w:jc w:val="center"/>
            </w:pPr>
            <w:r w:rsidRPr="008B5E77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4F7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859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B03EA99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124" w14:textId="77777777" w:rsidR="008B5E77" w:rsidRPr="008B5E77" w:rsidRDefault="008B5E77" w:rsidP="008B5E77">
            <w:pPr>
              <w:jc w:val="center"/>
            </w:pPr>
            <w:r w:rsidRPr="008B5E77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FAFB" w14:textId="77777777" w:rsidR="008B5E77" w:rsidRPr="008B5E77" w:rsidRDefault="008B5E77" w:rsidP="004C0BAB">
            <w:r w:rsidRPr="008B5E77">
              <w:t>Dokumentų kopijavimas (A 4 formato 160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544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EC1A" w14:textId="77777777" w:rsidR="008B5E77" w:rsidRPr="008B5E77" w:rsidRDefault="008B5E77" w:rsidP="008B5E77">
            <w:pPr>
              <w:jc w:val="center"/>
            </w:pPr>
            <w:r w:rsidRPr="008B5E77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170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509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BD4AA31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CF7E" w14:textId="77777777" w:rsidR="008B5E77" w:rsidRPr="008B5E77" w:rsidRDefault="008B5E77" w:rsidP="008B5E77">
            <w:pPr>
              <w:jc w:val="center"/>
            </w:pPr>
            <w:r w:rsidRPr="008B5E77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DB6F" w14:textId="77777777" w:rsidR="008B5E77" w:rsidRPr="008B5E77" w:rsidRDefault="008B5E77" w:rsidP="004C0BAB">
            <w:r w:rsidRPr="008B5E77">
              <w:t>Dokumentų kopijavimas (A 4 formato, spalvotai 80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EFD0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EB22" w14:textId="77777777" w:rsidR="008B5E77" w:rsidRPr="008B5E77" w:rsidRDefault="008B5E77" w:rsidP="008B5E77">
            <w:pPr>
              <w:jc w:val="center"/>
            </w:pPr>
            <w:r w:rsidRPr="008B5E77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8D6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949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AD00FE8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0E3E" w14:textId="77777777" w:rsidR="008B5E77" w:rsidRPr="008B5E77" w:rsidRDefault="008B5E77" w:rsidP="008B5E77">
            <w:pPr>
              <w:jc w:val="center"/>
            </w:pPr>
            <w:r w:rsidRPr="008B5E77"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1E7E" w14:textId="77777777" w:rsidR="008B5E77" w:rsidRPr="008B5E77" w:rsidRDefault="008B5E77" w:rsidP="004C0BAB">
            <w:r w:rsidRPr="008B5E77">
              <w:t>Dokumentų kopijavimas (A 4 formato, spalvotai 160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8391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2992" w14:textId="77777777" w:rsidR="008B5E77" w:rsidRPr="008B5E77" w:rsidRDefault="008B5E77" w:rsidP="008B5E77">
            <w:pPr>
              <w:jc w:val="center"/>
            </w:pPr>
            <w:r w:rsidRPr="008B5E77">
              <w:t>0,90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BFD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A5B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48F65D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11DE" w14:textId="77777777" w:rsidR="008B5E77" w:rsidRPr="008B5E77" w:rsidRDefault="008B5E77" w:rsidP="008B5E77">
            <w:pPr>
              <w:jc w:val="center"/>
            </w:pPr>
            <w:r w:rsidRPr="008B5E77"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62A5" w14:textId="77777777" w:rsidR="008B5E77" w:rsidRPr="008B5E77" w:rsidRDefault="008B5E77" w:rsidP="004C0BAB">
            <w:r w:rsidRPr="008B5E77">
              <w:t>Dokumentų kopijavimas (A 3 formato 80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041F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EB3C" w14:textId="77777777" w:rsidR="008B5E77" w:rsidRPr="008B5E77" w:rsidRDefault="008B5E77" w:rsidP="008B5E77">
            <w:pPr>
              <w:jc w:val="center"/>
            </w:pPr>
            <w:r w:rsidRPr="008B5E77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BB2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2FC5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0E5A0461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72D" w14:textId="77777777" w:rsidR="008B5E77" w:rsidRPr="008B5E77" w:rsidRDefault="008B5E77" w:rsidP="008B5E77">
            <w:pPr>
              <w:jc w:val="center"/>
            </w:pPr>
            <w:r w:rsidRPr="008B5E77"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AAE7" w14:textId="77777777" w:rsidR="008B5E77" w:rsidRPr="008B5E77" w:rsidRDefault="008B5E77" w:rsidP="004C0BAB">
            <w:r w:rsidRPr="008B5E77">
              <w:t>Dokumentų kopijavimas (A 3 formato 160 g popierius,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15A4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177C" w14:textId="77777777" w:rsidR="008B5E77" w:rsidRPr="008B5E77" w:rsidRDefault="008B5E77" w:rsidP="008B5E77">
            <w:pPr>
              <w:jc w:val="center"/>
            </w:pPr>
            <w:r w:rsidRPr="008B5E77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0E4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AA7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D2C7B26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AC72" w14:textId="77777777" w:rsidR="008B5E77" w:rsidRPr="008B5E77" w:rsidRDefault="008B5E77" w:rsidP="008B5E77">
            <w:pPr>
              <w:jc w:val="center"/>
            </w:pPr>
            <w:r w:rsidRPr="008B5E77"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5586" w14:textId="77777777" w:rsidR="008B5E77" w:rsidRPr="008B5E77" w:rsidRDefault="008B5E77" w:rsidP="004C0BAB">
            <w:r w:rsidRPr="008B5E77">
              <w:t>Dokumentų kopijavimas (A 3 formato, spalvotai 80 g popierius,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D3C9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CB9D" w14:textId="77777777" w:rsidR="008B5E77" w:rsidRPr="008B5E77" w:rsidRDefault="008B5E77" w:rsidP="008B5E77">
            <w:pPr>
              <w:jc w:val="center"/>
            </w:pPr>
            <w:r w:rsidRPr="008B5E77">
              <w:t>1,20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124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CB4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6AE21ADA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3EC4" w14:textId="77777777" w:rsidR="008B5E77" w:rsidRPr="008B5E77" w:rsidRDefault="008B5E77" w:rsidP="008B5E77">
            <w:pPr>
              <w:jc w:val="center"/>
            </w:pPr>
            <w:r w:rsidRPr="008B5E77"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B680" w14:textId="77777777" w:rsidR="008B5E77" w:rsidRPr="008B5E77" w:rsidRDefault="008B5E77" w:rsidP="004C0BAB">
            <w:r w:rsidRPr="008B5E77">
              <w:t>Dokumentų kopijavimas (A 3 formato, spalvotai 160 g popierius, 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296A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83FA" w14:textId="77777777" w:rsidR="008B5E77" w:rsidRPr="008B5E77" w:rsidRDefault="008B5E77" w:rsidP="008B5E77">
            <w:pPr>
              <w:jc w:val="center"/>
            </w:pPr>
            <w:r w:rsidRPr="008B5E77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B4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B9C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51D55D2C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0EB5" w14:textId="77777777" w:rsidR="008B5E77" w:rsidRPr="008B5E77" w:rsidRDefault="008B5E77" w:rsidP="008B5E77">
            <w:pPr>
              <w:jc w:val="center"/>
            </w:pPr>
            <w:r w:rsidRPr="008B5E77"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3D25" w14:textId="77777777" w:rsidR="008B5E77" w:rsidRPr="008B5E77" w:rsidRDefault="008B5E77" w:rsidP="004C0BAB">
            <w:r w:rsidRPr="008B5E77">
              <w:t xml:space="preserve">Dokumentų skenavimas į PDF arba JPG formatą (į kliento </w:t>
            </w:r>
            <w:r w:rsidRPr="008B5E77">
              <w:lastRenderedPageBreak/>
              <w:t xml:space="preserve">laikmeną arba siuntimas el. paštu A 4 formato, 1 lapo 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BD55" w14:textId="77777777" w:rsidR="008B5E77" w:rsidRPr="008B5E77" w:rsidRDefault="008B5E77" w:rsidP="008B5E77">
            <w:pPr>
              <w:jc w:val="center"/>
            </w:pPr>
            <w:r w:rsidRPr="008B5E77">
              <w:lastRenderedPageBreak/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60AF" w14:textId="77777777" w:rsidR="008B5E77" w:rsidRPr="008B5E77" w:rsidRDefault="008B5E77" w:rsidP="008B5E77">
            <w:pPr>
              <w:jc w:val="center"/>
            </w:pPr>
            <w:r w:rsidRPr="008B5E77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EAF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C2F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053B51B7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05F" w14:textId="77777777" w:rsidR="008B5E77" w:rsidRPr="008B5E77" w:rsidRDefault="008B5E77" w:rsidP="008B5E77">
            <w:pPr>
              <w:jc w:val="center"/>
            </w:pPr>
            <w:r w:rsidRPr="008B5E77"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8C0" w14:textId="77777777" w:rsidR="008B5E77" w:rsidRPr="008B5E77" w:rsidRDefault="008B5E77" w:rsidP="004C0BAB">
            <w:r w:rsidRPr="008B5E77">
              <w:t xml:space="preserve">Dokumentų skenavimas į PDF arba JPG formatą (į kliento laikmeną arba siuntimas el. paštu A 3 formato, 1 lapo 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1F74" w14:textId="77777777" w:rsidR="008B5E77" w:rsidRPr="008B5E77" w:rsidRDefault="008B5E77" w:rsidP="008B5E77">
            <w:pPr>
              <w:jc w:val="center"/>
            </w:pPr>
            <w:r w:rsidRPr="008B5E77"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7456" w14:textId="77777777" w:rsidR="008B5E77" w:rsidRPr="008B5E77" w:rsidRDefault="008B5E77" w:rsidP="008B5E77">
            <w:pPr>
              <w:jc w:val="center"/>
            </w:pPr>
            <w:r w:rsidRPr="008B5E77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739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27A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A2C6524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8038" w14:textId="77777777" w:rsidR="008B5E77" w:rsidRPr="008B5E77" w:rsidRDefault="008B5E77" w:rsidP="008B5E77">
            <w:pPr>
              <w:jc w:val="center"/>
            </w:pPr>
            <w:r w:rsidRPr="008B5E77"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D1A8" w14:textId="77777777" w:rsidR="008B5E77" w:rsidRPr="008B5E77" w:rsidRDefault="008B5E77" w:rsidP="004C0BAB">
            <w:r w:rsidRPr="008B5E77">
              <w:t>Dokumentų pristatymas (siuntimas faksu, A 4 formato)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E51B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3D29" w14:textId="77777777" w:rsidR="008B5E77" w:rsidRPr="008B5E77" w:rsidRDefault="008B5E77" w:rsidP="008B5E77">
            <w:pPr>
              <w:jc w:val="center"/>
            </w:pPr>
            <w:r w:rsidRPr="008B5E77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D80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7F03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0BF8570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E1C2" w14:textId="77777777" w:rsidR="008B5E77" w:rsidRPr="008B5E77" w:rsidRDefault="008B5E77" w:rsidP="008B5E77">
            <w:pPr>
              <w:jc w:val="center"/>
            </w:pPr>
            <w:r w:rsidRPr="008B5E77"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947D" w14:textId="77777777" w:rsidR="008B5E77" w:rsidRPr="008B5E77" w:rsidRDefault="008B5E77" w:rsidP="004C0BAB">
            <w:r w:rsidRPr="008B5E77">
              <w:t xml:space="preserve">Bibliografinių sąrašų ir rodyklių pagal individualią užklausą sudarymas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3E0E" w14:textId="77777777" w:rsidR="008B5E77" w:rsidRPr="008B5E77" w:rsidRDefault="008B5E77" w:rsidP="008B5E77">
            <w:pPr>
              <w:jc w:val="center"/>
            </w:pPr>
            <w:r w:rsidRPr="008B5E77">
              <w:t>1 įrašas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4CDF" w14:textId="77777777" w:rsidR="008B5E77" w:rsidRPr="008B5E77" w:rsidRDefault="008B5E77" w:rsidP="008B5E77">
            <w:pPr>
              <w:jc w:val="center"/>
            </w:pPr>
            <w:r w:rsidRPr="008B5E77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0D0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88C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05EA16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E478" w14:textId="77777777" w:rsidR="008B5E77" w:rsidRPr="008B5E77" w:rsidRDefault="008B5E77" w:rsidP="008B5E77">
            <w:pPr>
              <w:jc w:val="center"/>
            </w:pPr>
            <w:r w:rsidRPr="008B5E77"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8DB5" w14:textId="77777777" w:rsidR="008B5E77" w:rsidRPr="008B5E77" w:rsidRDefault="008B5E77" w:rsidP="004C0BAB">
            <w:r w:rsidRPr="008B5E77">
              <w:t>Atrankinės informacijos paslaugų teikimas pagal  užsakymą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48D9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7C7B" w14:textId="77777777" w:rsidR="008B5E77" w:rsidRPr="008B5E77" w:rsidRDefault="008B5E77" w:rsidP="008B5E77">
            <w:pPr>
              <w:jc w:val="center"/>
            </w:pPr>
            <w:r w:rsidRPr="008B5E77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57BF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4CB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38214C0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0AF0" w14:textId="77777777" w:rsidR="008B5E77" w:rsidRPr="008B5E77" w:rsidRDefault="008B5E77" w:rsidP="008B5E77">
            <w:pPr>
              <w:jc w:val="center"/>
            </w:pPr>
            <w:r w:rsidRPr="008B5E77"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66F8" w14:textId="77777777" w:rsidR="008B5E77" w:rsidRPr="008B5E77" w:rsidRDefault="008B5E77" w:rsidP="004C0BAB">
            <w:r w:rsidRPr="008B5E77">
              <w:t>Dokumentų įrišimas perforavimo būdu iki A4 formato:</w:t>
            </w:r>
          </w:p>
          <w:p w14:paraId="1E5CDA0A" w14:textId="77777777" w:rsidR="008B5E77" w:rsidRPr="008B5E77" w:rsidRDefault="008B5E77" w:rsidP="004C0BA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6FF9" w14:textId="77777777" w:rsidR="008B5E77" w:rsidRPr="008B5E77" w:rsidRDefault="008B5E77" w:rsidP="008B5E77">
            <w:pPr>
              <w:jc w:val="center"/>
            </w:pPr>
            <w:r w:rsidRPr="008B5E77">
              <w:t>iki 25 lapų</w:t>
            </w:r>
          </w:p>
          <w:p w14:paraId="16458D99" w14:textId="77777777" w:rsidR="008B5E77" w:rsidRPr="008B5E77" w:rsidRDefault="008B5E77" w:rsidP="008B5E77">
            <w:pPr>
              <w:jc w:val="center"/>
            </w:pPr>
            <w:r w:rsidRPr="008B5E77">
              <w:t>iki 45 lapų</w:t>
            </w:r>
          </w:p>
          <w:p w14:paraId="0555D245" w14:textId="77777777" w:rsidR="008B5E77" w:rsidRPr="008B5E77" w:rsidRDefault="008B5E77" w:rsidP="008B5E77">
            <w:pPr>
              <w:jc w:val="center"/>
            </w:pPr>
            <w:r w:rsidRPr="008B5E77">
              <w:t>iki 65 lapų</w:t>
            </w:r>
          </w:p>
          <w:p w14:paraId="48705092" w14:textId="77777777" w:rsidR="008B5E77" w:rsidRPr="008B5E77" w:rsidRDefault="008B5E77" w:rsidP="008B5E77">
            <w:pPr>
              <w:jc w:val="center"/>
            </w:pPr>
            <w:r w:rsidRPr="008B5E77">
              <w:t>iki 100 lapų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D106" w14:textId="77777777" w:rsidR="008B5E77" w:rsidRPr="008B5E77" w:rsidRDefault="008B5E77" w:rsidP="008B5E77">
            <w:pPr>
              <w:jc w:val="center"/>
            </w:pPr>
            <w:r w:rsidRPr="008B5E77">
              <w:t>0,80 EUR</w:t>
            </w:r>
          </w:p>
          <w:p w14:paraId="1A92A0CF" w14:textId="77777777" w:rsidR="008B5E77" w:rsidRPr="008B5E77" w:rsidRDefault="008B5E77" w:rsidP="008B5E77">
            <w:pPr>
              <w:jc w:val="center"/>
            </w:pPr>
            <w:r w:rsidRPr="008B5E77">
              <w:t>1,10 EUR</w:t>
            </w:r>
          </w:p>
          <w:p w14:paraId="062FDF92" w14:textId="77777777" w:rsidR="008B5E77" w:rsidRPr="008B5E77" w:rsidRDefault="008B5E77" w:rsidP="008B5E77">
            <w:pPr>
              <w:jc w:val="center"/>
            </w:pPr>
            <w:r w:rsidRPr="008B5E77">
              <w:t>1,40 EUR</w:t>
            </w:r>
          </w:p>
          <w:p w14:paraId="75A0AA9E" w14:textId="77777777" w:rsidR="008B5E77" w:rsidRPr="008B5E77" w:rsidRDefault="008B5E77" w:rsidP="008B5E77">
            <w:pPr>
              <w:jc w:val="center"/>
            </w:pPr>
            <w:r w:rsidRPr="008B5E77">
              <w:t>1,60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3A6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71B6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A9C8D3F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0E72" w14:textId="77777777" w:rsidR="008B5E77" w:rsidRPr="008B5E77" w:rsidRDefault="008B5E77" w:rsidP="008B5E77">
            <w:pPr>
              <w:jc w:val="center"/>
            </w:pPr>
            <w:r w:rsidRPr="008B5E77"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FA1" w14:textId="77777777" w:rsidR="008B5E77" w:rsidRPr="008B5E77" w:rsidRDefault="008B5E77" w:rsidP="004C0BAB">
            <w:r w:rsidRPr="008B5E77">
              <w:t xml:space="preserve">Garso dokumentų perrašymas (kopijavimas tuo pačiu formatu)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32C4" w14:textId="77777777" w:rsidR="008B5E77" w:rsidRPr="008B5E77" w:rsidRDefault="008B5E77" w:rsidP="008B5E77">
            <w:pPr>
              <w:jc w:val="center"/>
            </w:pPr>
            <w:r w:rsidRPr="008B5E77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436B" w14:textId="77777777" w:rsidR="008B5E77" w:rsidRPr="008B5E77" w:rsidRDefault="008B5E77" w:rsidP="008B5E77">
            <w:pPr>
              <w:jc w:val="center"/>
            </w:pPr>
            <w:r w:rsidRPr="008B5E77">
              <w:t>0,05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53E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1A7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01AA2C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91F6" w14:textId="77777777" w:rsidR="008B5E77" w:rsidRPr="008B5E77" w:rsidRDefault="008B5E77" w:rsidP="008B5E77">
            <w:pPr>
              <w:jc w:val="center"/>
            </w:pPr>
            <w:r w:rsidRPr="008B5E77"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6FAC" w14:textId="77777777" w:rsidR="008B5E77" w:rsidRPr="008B5E77" w:rsidRDefault="008B5E77" w:rsidP="004C0BAB">
            <w:r w:rsidRPr="008B5E77">
              <w:t xml:space="preserve">Garso dokumentų  perrašymas (konvertavimas į kitą formatą)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E324" w14:textId="77777777" w:rsidR="008B5E77" w:rsidRPr="008B5E77" w:rsidRDefault="008B5E77" w:rsidP="008B5E77">
            <w:pPr>
              <w:jc w:val="center"/>
            </w:pPr>
            <w:r w:rsidRPr="008B5E77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A4C3" w14:textId="77777777" w:rsidR="008B5E77" w:rsidRPr="008B5E77" w:rsidRDefault="008B5E77" w:rsidP="008B5E77">
            <w:pPr>
              <w:jc w:val="center"/>
            </w:pPr>
            <w:r w:rsidRPr="008B5E77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7A9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86C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15D65AD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B90D" w14:textId="77777777" w:rsidR="008B5E77" w:rsidRPr="008B5E77" w:rsidRDefault="008B5E77" w:rsidP="008B5E77">
            <w:pPr>
              <w:jc w:val="center"/>
            </w:pPr>
            <w:r w:rsidRPr="008B5E77"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19FE" w14:textId="77777777" w:rsidR="008B5E77" w:rsidRPr="008B5E77" w:rsidRDefault="008B5E77" w:rsidP="004C0BAB">
            <w:r w:rsidRPr="008B5E77">
              <w:t xml:space="preserve">Informacijos kopijavimas į skaitmenines laikmenas (CD, DVD)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D8D3" w14:textId="77777777" w:rsidR="008B5E77" w:rsidRPr="008B5E77" w:rsidRDefault="008B5E77" w:rsidP="008B5E77">
            <w:pPr>
              <w:jc w:val="center"/>
            </w:pPr>
            <w:r w:rsidRPr="008B5E77">
              <w:t>1 CD/DVD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F4B" w14:textId="77777777" w:rsidR="008B5E77" w:rsidRPr="008B5E77" w:rsidRDefault="008B5E77" w:rsidP="008B5E77">
            <w:pPr>
              <w:jc w:val="center"/>
            </w:pPr>
            <w:r w:rsidRPr="008B5E77">
              <w:t>1,50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E583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C78D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AC3AD2A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E1A9" w14:textId="77777777" w:rsidR="008B5E77" w:rsidRPr="008B5E77" w:rsidRDefault="008B5E77" w:rsidP="008B5E77">
            <w:pPr>
              <w:jc w:val="center"/>
            </w:pPr>
            <w:r w:rsidRPr="008B5E77"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F327" w14:textId="77777777" w:rsidR="008B5E77" w:rsidRPr="008B5E77" w:rsidRDefault="008B5E77" w:rsidP="004C0BAB">
            <w:r w:rsidRPr="008B5E77">
              <w:t>Dokumentų  laminavimas, celofanavimas:</w:t>
            </w:r>
          </w:p>
          <w:p w14:paraId="3ADBE214" w14:textId="77777777" w:rsidR="008B5E77" w:rsidRPr="008B5E77" w:rsidRDefault="008B5E77" w:rsidP="004C0BAB">
            <w:r w:rsidRPr="008B5E77">
              <w:t>A3 formato</w:t>
            </w:r>
          </w:p>
          <w:p w14:paraId="207CFAF9" w14:textId="77777777" w:rsidR="008B5E77" w:rsidRPr="008B5E77" w:rsidRDefault="008B5E77" w:rsidP="004C0BAB">
            <w:r w:rsidRPr="008B5E77">
              <w:t>A4 formato</w:t>
            </w:r>
          </w:p>
          <w:p w14:paraId="75B4F6E6" w14:textId="77777777" w:rsidR="008B5E77" w:rsidRPr="008B5E77" w:rsidRDefault="008B5E77" w:rsidP="004C0BAB">
            <w:r w:rsidRPr="008B5E77">
              <w:t>A5 formato</w:t>
            </w:r>
          </w:p>
          <w:p w14:paraId="3A70CA98" w14:textId="77777777" w:rsidR="008B5E77" w:rsidRPr="008B5E77" w:rsidRDefault="008B5E77" w:rsidP="004C0BAB">
            <w:r w:rsidRPr="008B5E77">
              <w:t>A6 formato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F892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BA3B" w14:textId="77777777" w:rsidR="008B5E77" w:rsidRPr="008B5E77" w:rsidRDefault="008B5E77" w:rsidP="008B5E77">
            <w:pPr>
              <w:jc w:val="center"/>
            </w:pPr>
          </w:p>
          <w:p w14:paraId="59691DF5" w14:textId="77777777" w:rsidR="008B5E77" w:rsidRPr="008B5E77" w:rsidRDefault="008B5E77" w:rsidP="008B5E77">
            <w:pPr>
              <w:jc w:val="center"/>
            </w:pPr>
            <w:r w:rsidRPr="008B5E77">
              <w:t>1,50 EUR</w:t>
            </w:r>
          </w:p>
          <w:p w14:paraId="30AF2682" w14:textId="77777777" w:rsidR="008B5E77" w:rsidRPr="008B5E77" w:rsidRDefault="008B5E77" w:rsidP="008B5E77">
            <w:pPr>
              <w:jc w:val="center"/>
            </w:pPr>
            <w:r w:rsidRPr="008B5E77">
              <w:t>1,10 EUR</w:t>
            </w:r>
          </w:p>
          <w:p w14:paraId="4A650F49" w14:textId="77777777" w:rsidR="008B5E77" w:rsidRPr="008B5E77" w:rsidRDefault="008B5E77" w:rsidP="008B5E77">
            <w:pPr>
              <w:jc w:val="center"/>
            </w:pPr>
            <w:r w:rsidRPr="008B5E77">
              <w:t>0,80 EUR</w:t>
            </w:r>
          </w:p>
          <w:p w14:paraId="220836FE" w14:textId="77777777" w:rsidR="008B5E77" w:rsidRPr="008B5E77" w:rsidRDefault="008B5E77" w:rsidP="008B5E77">
            <w:pPr>
              <w:jc w:val="center"/>
            </w:pPr>
            <w:r w:rsidRPr="008B5E77">
              <w:t>0,50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F16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D68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5CC3639F" w14:textId="77777777" w:rsidTr="000479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E870" w14:textId="77777777" w:rsidR="008B5E77" w:rsidRPr="008B5E77" w:rsidRDefault="008B5E77" w:rsidP="008B5E77">
            <w:pPr>
              <w:jc w:val="center"/>
            </w:pPr>
            <w:r w:rsidRPr="008B5E77"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1C20" w14:textId="77777777" w:rsidR="008B5E77" w:rsidRPr="008B5E77" w:rsidRDefault="008B5E77" w:rsidP="004C0BAB">
            <w:r w:rsidRPr="008B5E77">
              <w:t>Spaudinių skolinimas iš kitų bibliotekų – tarpbibliotekinio abonemento (TBA) užsakymas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F92E" w14:textId="77777777" w:rsidR="008B5E77" w:rsidRPr="008B5E77" w:rsidRDefault="008B5E77" w:rsidP="008B5E77">
            <w:pPr>
              <w:jc w:val="center"/>
            </w:pPr>
            <w:r w:rsidRPr="008B5E77">
              <w:t>1 dokumentas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0F70" w14:textId="77777777" w:rsidR="008B5E77" w:rsidRPr="008B5E77" w:rsidRDefault="008B5E77" w:rsidP="008B5E77">
            <w:pPr>
              <w:jc w:val="center"/>
            </w:pPr>
            <w:r w:rsidRPr="008B5E77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83B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048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36C90A1B" w14:textId="77777777" w:rsidTr="000479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FF4" w14:textId="77777777" w:rsidR="008B5E77" w:rsidRPr="008B5E77" w:rsidRDefault="008B5E77" w:rsidP="008B5E77">
            <w:pPr>
              <w:jc w:val="center"/>
            </w:pPr>
            <w:r w:rsidRPr="008B5E77">
              <w:t>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1A2" w14:textId="77777777" w:rsidR="008B5E77" w:rsidRPr="008B5E77" w:rsidRDefault="008B5E77" w:rsidP="004C0BAB">
            <w:r w:rsidRPr="008B5E77">
              <w:t>Edukacinė programa;</w:t>
            </w:r>
          </w:p>
          <w:p w14:paraId="1ACCD692" w14:textId="77777777" w:rsidR="00614A43" w:rsidRDefault="00614A43" w:rsidP="004C0BAB"/>
          <w:p w14:paraId="3F505609" w14:textId="77777777" w:rsidR="00047993" w:rsidRDefault="008B5E77" w:rsidP="004C0BAB">
            <w:r w:rsidRPr="008B5E77">
              <w:t xml:space="preserve">Istorijos dvarelio ekspozicijos </w:t>
            </w:r>
          </w:p>
          <w:p w14:paraId="08017D8D" w14:textId="77777777" w:rsidR="008B5E77" w:rsidRPr="008B5E77" w:rsidRDefault="008B5E77" w:rsidP="004C0BAB">
            <w:r w:rsidRPr="008B5E77">
              <w:t>lankymas su gido paslauga</w:t>
            </w:r>
          </w:p>
          <w:p w14:paraId="3C3A3B60" w14:textId="77777777" w:rsidR="00047993" w:rsidRDefault="00047993" w:rsidP="004C0BAB"/>
          <w:p w14:paraId="2104B1B6" w14:textId="77777777" w:rsidR="008B5E77" w:rsidRPr="008B5E77" w:rsidRDefault="008B5E77" w:rsidP="004C0BAB">
            <w:r w:rsidRPr="008B5E77">
              <w:t>Savarankiškai be gido paslaugos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52CE" w14:textId="77777777" w:rsidR="008B5E77" w:rsidRPr="008B5E77" w:rsidRDefault="008B5E77" w:rsidP="008B5E77">
            <w:pPr>
              <w:jc w:val="center"/>
            </w:pPr>
            <w:r w:rsidRPr="008B5E77">
              <w:t>1 asmuo *</w:t>
            </w:r>
          </w:p>
          <w:p w14:paraId="5BCF91CF" w14:textId="77777777" w:rsidR="008B5E77" w:rsidRPr="008B5E77" w:rsidRDefault="008B5E77" w:rsidP="008B5E77">
            <w:pPr>
              <w:jc w:val="center"/>
            </w:pPr>
          </w:p>
          <w:p w14:paraId="45199E65" w14:textId="77777777" w:rsidR="008B5E77" w:rsidRPr="008B5E77" w:rsidRDefault="008B5E77" w:rsidP="008B5E77">
            <w:pPr>
              <w:jc w:val="center"/>
            </w:pPr>
          </w:p>
          <w:p w14:paraId="02DE6DA0" w14:textId="77777777" w:rsidR="008B5E77" w:rsidRPr="008B5E77" w:rsidRDefault="008B5E77" w:rsidP="008B5E77">
            <w:pPr>
              <w:jc w:val="center"/>
            </w:pPr>
          </w:p>
          <w:p w14:paraId="2A2039F1" w14:textId="77777777" w:rsidR="008B5E77" w:rsidRPr="008B5E77" w:rsidRDefault="008B5E77" w:rsidP="008B5E77">
            <w:pPr>
              <w:jc w:val="center"/>
            </w:pPr>
          </w:p>
          <w:p w14:paraId="315B897A" w14:textId="77777777" w:rsidR="00047993" w:rsidRDefault="00047993" w:rsidP="008B5E77">
            <w:pPr>
              <w:jc w:val="center"/>
            </w:pPr>
          </w:p>
          <w:p w14:paraId="1FB5DD45" w14:textId="77777777" w:rsidR="00047993" w:rsidRDefault="00047993" w:rsidP="008B5E77">
            <w:pPr>
              <w:jc w:val="center"/>
            </w:pPr>
          </w:p>
          <w:p w14:paraId="1EF672A4" w14:textId="77777777" w:rsidR="009811A5" w:rsidRDefault="009811A5" w:rsidP="008B5E77">
            <w:pPr>
              <w:jc w:val="center"/>
            </w:pPr>
          </w:p>
          <w:p w14:paraId="6F98B77F" w14:textId="77777777" w:rsidR="009811A5" w:rsidRDefault="009811A5" w:rsidP="008B5E77">
            <w:pPr>
              <w:jc w:val="center"/>
            </w:pPr>
          </w:p>
          <w:p w14:paraId="50C46CA3" w14:textId="77777777" w:rsidR="008B5E77" w:rsidRPr="008B5E77" w:rsidRDefault="008B5E77" w:rsidP="008B5E77">
            <w:pPr>
              <w:jc w:val="center"/>
            </w:pPr>
            <w:r w:rsidRPr="008B5E77">
              <w:t>Šeimos bilietas (paslaugai su gidu)**</w:t>
            </w:r>
          </w:p>
          <w:p w14:paraId="1A887977" w14:textId="77777777" w:rsidR="00047993" w:rsidRDefault="00047993" w:rsidP="008B5E77">
            <w:pPr>
              <w:jc w:val="center"/>
            </w:pPr>
          </w:p>
          <w:p w14:paraId="00A89251" w14:textId="77777777" w:rsidR="008B5E77" w:rsidRPr="008B5E77" w:rsidRDefault="008B5E77" w:rsidP="008B5E77">
            <w:pPr>
              <w:jc w:val="center"/>
            </w:pPr>
            <w:r w:rsidRPr="008B5E77">
              <w:t xml:space="preserve">Papildomas </w:t>
            </w:r>
            <w:r w:rsidRPr="008B5E77">
              <w:lastRenderedPageBreak/>
              <w:t>vaikas su šeimos bilietu</w:t>
            </w:r>
          </w:p>
          <w:p w14:paraId="5E01D6DC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0ED" w14:textId="77777777" w:rsidR="008B5E77" w:rsidRPr="008B5E77" w:rsidRDefault="008B5E77" w:rsidP="008B5E77">
            <w:pPr>
              <w:jc w:val="center"/>
            </w:pPr>
            <w:r w:rsidRPr="008B5E77">
              <w:lastRenderedPageBreak/>
              <w:t>4,00 EUR</w:t>
            </w:r>
          </w:p>
          <w:p w14:paraId="1ED64B5D" w14:textId="77777777" w:rsidR="00614A43" w:rsidRDefault="00614A43" w:rsidP="008B5E77">
            <w:pPr>
              <w:jc w:val="center"/>
            </w:pPr>
          </w:p>
          <w:p w14:paraId="1E15E928" w14:textId="77777777" w:rsidR="008B5E77" w:rsidRPr="008B5E77" w:rsidRDefault="00614A43" w:rsidP="008B5E77">
            <w:pPr>
              <w:jc w:val="center"/>
            </w:pPr>
            <w:r>
              <w:t>4,00 EUR</w:t>
            </w:r>
          </w:p>
          <w:p w14:paraId="499E6A1D" w14:textId="77777777" w:rsidR="00047993" w:rsidRDefault="00047993" w:rsidP="008B5E77">
            <w:pPr>
              <w:jc w:val="center"/>
            </w:pPr>
          </w:p>
          <w:p w14:paraId="5D59B86B" w14:textId="77777777" w:rsidR="00614A43" w:rsidRDefault="00614A43" w:rsidP="008B5E77">
            <w:pPr>
              <w:jc w:val="center"/>
            </w:pPr>
          </w:p>
          <w:p w14:paraId="5604D190" w14:textId="77777777" w:rsidR="008B5E77" w:rsidRPr="008B5E77" w:rsidRDefault="008B5E77" w:rsidP="008B5E77">
            <w:pPr>
              <w:jc w:val="center"/>
            </w:pPr>
            <w:r w:rsidRPr="008B5E77">
              <w:t>2,00 EUR</w:t>
            </w:r>
          </w:p>
          <w:p w14:paraId="11E86259" w14:textId="77777777" w:rsidR="008B5E77" w:rsidRPr="008B5E77" w:rsidRDefault="008B5E77" w:rsidP="008B5E77">
            <w:pPr>
              <w:jc w:val="center"/>
            </w:pPr>
          </w:p>
          <w:p w14:paraId="1B11AC6D" w14:textId="77777777" w:rsidR="008B5E77" w:rsidRPr="008B5E77" w:rsidRDefault="008B5E77" w:rsidP="008B5E77">
            <w:pPr>
              <w:jc w:val="center"/>
            </w:pPr>
          </w:p>
          <w:p w14:paraId="10109F00" w14:textId="77777777" w:rsidR="00047993" w:rsidRDefault="00047993" w:rsidP="008B5E77">
            <w:pPr>
              <w:jc w:val="center"/>
            </w:pPr>
          </w:p>
          <w:p w14:paraId="68B08ED3" w14:textId="77777777" w:rsidR="008B5E77" w:rsidRPr="008B5E77" w:rsidRDefault="008B5E77" w:rsidP="008B5E77">
            <w:pPr>
              <w:jc w:val="center"/>
            </w:pPr>
            <w:r w:rsidRPr="008B5E77">
              <w:t>10,00 EUR</w:t>
            </w:r>
          </w:p>
          <w:p w14:paraId="58642DF6" w14:textId="77777777" w:rsidR="008B5E77" w:rsidRPr="008B5E77" w:rsidRDefault="008B5E77" w:rsidP="008B5E77">
            <w:pPr>
              <w:jc w:val="center"/>
            </w:pPr>
          </w:p>
          <w:p w14:paraId="16441322" w14:textId="77777777" w:rsidR="008B5E77" w:rsidRPr="008B5E77" w:rsidRDefault="008B5E77" w:rsidP="008B5E77">
            <w:pPr>
              <w:jc w:val="center"/>
            </w:pPr>
          </w:p>
          <w:p w14:paraId="4C9EADE2" w14:textId="77777777" w:rsidR="008B5E77" w:rsidRPr="008B5E77" w:rsidRDefault="008B5E77" w:rsidP="008B5E77">
            <w:pPr>
              <w:jc w:val="center"/>
            </w:pPr>
          </w:p>
          <w:p w14:paraId="7E818938" w14:textId="77777777" w:rsidR="00281889" w:rsidRDefault="00281889" w:rsidP="008B5E77">
            <w:pPr>
              <w:jc w:val="center"/>
            </w:pPr>
          </w:p>
          <w:p w14:paraId="4A7A2C8B" w14:textId="77777777" w:rsidR="00281889" w:rsidRDefault="00281889" w:rsidP="008B5E77">
            <w:pPr>
              <w:jc w:val="center"/>
            </w:pPr>
          </w:p>
          <w:p w14:paraId="4C0BAC6F" w14:textId="77777777" w:rsidR="008B5E77" w:rsidRPr="008B5E77" w:rsidRDefault="008B5E77" w:rsidP="008B5E77">
            <w:pPr>
              <w:jc w:val="center"/>
            </w:pPr>
            <w:r w:rsidRPr="008B5E77">
              <w:lastRenderedPageBreak/>
              <w:t>3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34A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D55" w14:textId="77777777" w:rsidR="009811A5" w:rsidRPr="009811A5" w:rsidRDefault="009811A5" w:rsidP="009811A5">
            <w:pPr>
              <w:jc w:val="center"/>
            </w:pPr>
            <w:r w:rsidRPr="009811A5">
              <w:t>2,00 EUR</w:t>
            </w:r>
          </w:p>
          <w:p w14:paraId="38B58508" w14:textId="77777777" w:rsidR="009811A5" w:rsidRPr="009811A5" w:rsidRDefault="009811A5" w:rsidP="009811A5">
            <w:pPr>
              <w:jc w:val="center"/>
            </w:pPr>
          </w:p>
          <w:p w14:paraId="26BD6730" w14:textId="77777777" w:rsidR="009811A5" w:rsidRPr="009811A5" w:rsidRDefault="009811A5" w:rsidP="009811A5">
            <w:pPr>
              <w:jc w:val="center"/>
            </w:pPr>
            <w:r w:rsidRPr="009811A5">
              <w:t>2,00 EUR</w:t>
            </w:r>
          </w:p>
          <w:p w14:paraId="4B2C69C3" w14:textId="77777777" w:rsidR="009811A5" w:rsidRPr="009811A5" w:rsidRDefault="009811A5" w:rsidP="009811A5">
            <w:pPr>
              <w:jc w:val="center"/>
            </w:pPr>
          </w:p>
          <w:p w14:paraId="01E24911" w14:textId="77777777" w:rsidR="009811A5" w:rsidRPr="009811A5" w:rsidRDefault="009811A5" w:rsidP="009811A5">
            <w:pPr>
              <w:jc w:val="center"/>
            </w:pPr>
          </w:p>
          <w:p w14:paraId="6119C1E1" w14:textId="77777777" w:rsidR="009811A5" w:rsidRPr="009811A5" w:rsidRDefault="009811A5" w:rsidP="009811A5">
            <w:pPr>
              <w:jc w:val="center"/>
            </w:pPr>
            <w:r w:rsidRPr="009811A5">
              <w:t>1,00 EUR</w:t>
            </w:r>
          </w:p>
          <w:p w14:paraId="342FB121" w14:textId="77777777" w:rsidR="009811A5" w:rsidRPr="009811A5" w:rsidRDefault="009811A5" w:rsidP="009811A5">
            <w:pPr>
              <w:jc w:val="center"/>
            </w:pPr>
          </w:p>
          <w:p w14:paraId="24AB080C" w14:textId="77777777" w:rsidR="009811A5" w:rsidRPr="009811A5" w:rsidRDefault="009811A5" w:rsidP="009811A5">
            <w:pPr>
              <w:jc w:val="center"/>
            </w:pPr>
          </w:p>
          <w:p w14:paraId="50606BA8" w14:textId="77777777" w:rsidR="009811A5" w:rsidRPr="009811A5" w:rsidRDefault="009811A5" w:rsidP="009811A5">
            <w:pPr>
              <w:jc w:val="center"/>
            </w:pPr>
          </w:p>
          <w:p w14:paraId="1E0EE7D2" w14:textId="77777777" w:rsidR="009811A5" w:rsidRPr="009811A5" w:rsidRDefault="00523BC9" w:rsidP="009811A5">
            <w:pPr>
              <w:jc w:val="center"/>
            </w:pPr>
            <w:r>
              <w:t>5,00</w:t>
            </w:r>
            <w:r w:rsidR="009811A5" w:rsidRPr="009811A5">
              <w:t xml:space="preserve"> EUR</w:t>
            </w:r>
          </w:p>
          <w:p w14:paraId="3CE02A52" w14:textId="77777777" w:rsidR="008B5E77" w:rsidRPr="008B5E77" w:rsidRDefault="008B5E77" w:rsidP="008B5E77">
            <w:pPr>
              <w:jc w:val="center"/>
            </w:pPr>
          </w:p>
          <w:p w14:paraId="7EC46D1E" w14:textId="77777777" w:rsidR="008B5E77" w:rsidRPr="008B5E77" w:rsidRDefault="008B5E77" w:rsidP="008B5E77">
            <w:pPr>
              <w:jc w:val="center"/>
            </w:pPr>
          </w:p>
          <w:p w14:paraId="509B163A" w14:textId="77777777" w:rsidR="00047993" w:rsidRDefault="00047993" w:rsidP="008B5E77">
            <w:pPr>
              <w:jc w:val="center"/>
            </w:pPr>
          </w:p>
          <w:p w14:paraId="68B0927F" w14:textId="77777777" w:rsidR="00281889" w:rsidRDefault="00281889" w:rsidP="008B5E77">
            <w:pPr>
              <w:jc w:val="center"/>
            </w:pPr>
          </w:p>
          <w:p w14:paraId="58F113C3" w14:textId="77777777" w:rsidR="00281889" w:rsidRDefault="00281889" w:rsidP="008B5E77">
            <w:pPr>
              <w:jc w:val="center"/>
            </w:pPr>
          </w:p>
          <w:p w14:paraId="339002D2" w14:textId="77777777" w:rsidR="008B5E77" w:rsidRPr="008B5E77" w:rsidRDefault="00523BC9" w:rsidP="008B5E77">
            <w:pPr>
              <w:jc w:val="center"/>
            </w:pPr>
            <w:r>
              <w:lastRenderedPageBreak/>
              <w:t>1,50 EUR</w:t>
            </w:r>
          </w:p>
        </w:tc>
      </w:tr>
      <w:tr w:rsidR="005A0B14" w:rsidRPr="008B5E77" w14:paraId="52051E30" w14:textId="77777777" w:rsidTr="000479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8327" w14:textId="77777777" w:rsidR="008B5E77" w:rsidRPr="008B5E77" w:rsidRDefault="008B5E77" w:rsidP="008B5E77">
            <w:pPr>
              <w:jc w:val="center"/>
            </w:pPr>
            <w:r w:rsidRPr="008B5E77">
              <w:lastRenderedPageBreak/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4BC" w14:textId="77777777" w:rsidR="008B5E77" w:rsidRPr="008B5E77" w:rsidRDefault="008B5E77" w:rsidP="004C0BAB">
            <w:r w:rsidRPr="008B5E77">
              <w:t>Teksto  spausdinimas (surinkimas kompiuteriu Time New Roman 12 šriftu)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CAC6" w14:textId="77777777" w:rsidR="008B5E77" w:rsidRPr="008B5E77" w:rsidRDefault="008B5E77" w:rsidP="008B5E77">
            <w:pPr>
              <w:jc w:val="center"/>
            </w:pPr>
            <w:r w:rsidRPr="008B5E77">
              <w:t>1 puslapis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5AD" w14:textId="77777777" w:rsidR="008B5E77" w:rsidRPr="008B5E77" w:rsidRDefault="008B5E77" w:rsidP="008B5E77">
            <w:pPr>
              <w:jc w:val="center"/>
            </w:pPr>
            <w:r w:rsidRPr="008B5E77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D15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C34B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0C19FB3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00B7" w14:textId="77777777" w:rsidR="008B5E77" w:rsidRPr="00CC4335" w:rsidRDefault="008B5E77" w:rsidP="008B5E77">
            <w:pPr>
              <w:jc w:val="center"/>
            </w:pPr>
            <w:r w:rsidRPr="00CC4335"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27D2" w14:textId="77777777" w:rsidR="008B5E77" w:rsidRPr="00CC4335" w:rsidRDefault="008B5E77" w:rsidP="004C0BAB">
            <w:r w:rsidRPr="00CC4335">
              <w:t>Mikroautobuso  nuoma darbo dienomis</w:t>
            </w:r>
          </w:p>
          <w:p w14:paraId="42109E19" w14:textId="77777777" w:rsidR="008B5E77" w:rsidRPr="00CC4335" w:rsidRDefault="008B5E77" w:rsidP="004C0BAB">
            <w:r w:rsidRPr="00CC4335">
              <w:t>modelis Mikroautobusas:</w:t>
            </w:r>
          </w:p>
          <w:p w14:paraId="128DF3D6" w14:textId="77777777" w:rsidR="008B5E77" w:rsidRPr="00CC4335" w:rsidRDefault="008B5E77" w:rsidP="004C0BAB">
            <w:r w:rsidRPr="00CC4335">
              <w:t>Ford Transit/Tourneo 2007</w:t>
            </w:r>
            <w:r w:rsidR="0066087B" w:rsidRPr="00CC4335">
              <w:t xml:space="preserve"> </w:t>
            </w:r>
            <w:r w:rsidRPr="00CC4335">
              <w:t>m. 2.2 D</w:t>
            </w:r>
          </w:p>
          <w:p w14:paraId="6AD0088B" w14:textId="77777777" w:rsidR="008B5E77" w:rsidRPr="00CC4335" w:rsidRDefault="008B5E77" w:rsidP="004C0BAB">
            <w:r w:rsidRPr="00CC4335">
              <w:t>8+1 sėdimos vietos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B85A" w14:textId="77777777" w:rsidR="008B5E77" w:rsidRPr="00CC4335" w:rsidRDefault="008B5E77" w:rsidP="008B5E77">
            <w:pPr>
              <w:jc w:val="center"/>
            </w:pPr>
            <w:r w:rsidRPr="00CC4335">
              <w:t>1 val.</w:t>
            </w:r>
          </w:p>
          <w:p w14:paraId="66813846" w14:textId="77777777" w:rsidR="0015629E" w:rsidRPr="00CC4335" w:rsidRDefault="0015629E" w:rsidP="008B5E77">
            <w:pPr>
              <w:jc w:val="center"/>
            </w:pPr>
          </w:p>
          <w:p w14:paraId="0658BEA2" w14:textId="77777777" w:rsidR="008B5E77" w:rsidRPr="00CC4335" w:rsidRDefault="008B5E77" w:rsidP="008B5E77">
            <w:pPr>
              <w:jc w:val="center"/>
            </w:pPr>
            <w:r w:rsidRPr="00CC4335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013B" w14:textId="77777777" w:rsidR="008B5E77" w:rsidRPr="00CC4335" w:rsidRDefault="008B5E77" w:rsidP="008B5E77">
            <w:pPr>
              <w:jc w:val="center"/>
            </w:pPr>
            <w:r w:rsidRPr="00CC4335">
              <w:t>4,00 EUR</w:t>
            </w:r>
          </w:p>
          <w:p w14:paraId="36B9E6A3" w14:textId="77777777" w:rsidR="0015629E" w:rsidRPr="00CC4335" w:rsidRDefault="0015629E" w:rsidP="008B5E77">
            <w:pPr>
              <w:jc w:val="center"/>
            </w:pPr>
          </w:p>
          <w:p w14:paraId="14D1C985" w14:textId="77777777" w:rsidR="008B5E77" w:rsidRPr="00CC4335" w:rsidRDefault="008B5E77" w:rsidP="008B5E77">
            <w:pPr>
              <w:jc w:val="center"/>
            </w:pPr>
            <w:r w:rsidRPr="00CC4335">
              <w:t>40,0 EUR  (+ kuras už nuvažiuotą atstumą).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FAC" w14:textId="77777777" w:rsidR="008B5E77" w:rsidRPr="00CC4335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7B3" w14:textId="77777777" w:rsidR="008B5E77" w:rsidRPr="00CC4335" w:rsidRDefault="00910A93" w:rsidP="00910A93">
            <w:pPr>
              <w:jc w:val="center"/>
            </w:pPr>
            <w:r w:rsidRPr="00CC4335">
              <w:t>2,00 EUR</w:t>
            </w:r>
          </w:p>
          <w:p w14:paraId="735B15A5" w14:textId="77777777" w:rsidR="00810222" w:rsidRPr="00CC4335" w:rsidRDefault="00810222" w:rsidP="00910A93">
            <w:pPr>
              <w:jc w:val="center"/>
            </w:pPr>
          </w:p>
          <w:p w14:paraId="085A5275" w14:textId="77777777" w:rsidR="00810222" w:rsidRPr="00CC4335" w:rsidRDefault="00810222" w:rsidP="00910A93">
            <w:pPr>
              <w:jc w:val="center"/>
            </w:pPr>
            <w:r w:rsidRPr="00CC4335">
              <w:t>20,00 EUR (+ kuras už nuvažiuotą atstumą)</w:t>
            </w:r>
          </w:p>
        </w:tc>
      </w:tr>
      <w:tr w:rsidR="005A0B14" w:rsidRPr="008B5E77" w14:paraId="30E4B758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27A" w14:textId="77777777" w:rsidR="008B5E77" w:rsidRPr="00CC4335" w:rsidRDefault="008B5E77" w:rsidP="008B5E77">
            <w:pPr>
              <w:jc w:val="center"/>
            </w:pPr>
            <w:r w:rsidRPr="00CC4335">
              <w:t>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FDB1" w14:textId="77777777" w:rsidR="008B5E77" w:rsidRPr="00CC4335" w:rsidRDefault="008B5E77" w:rsidP="004C0BAB">
            <w:r w:rsidRPr="00CC4335">
              <w:t>Mikroautobuso  nuoma poilsio ir švenčių dienomis</w:t>
            </w:r>
          </w:p>
          <w:p w14:paraId="3E4F544E" w14:textId="77777777" w:rsidR="008B5E77" w:rsidRPr="00CC4335" w:rsidRDefault="008B5E77" w:rsidP="004C0BAB">
            <w:r w:rsidRPr="00CC4335">
              <w:t>Mikroautobusas:</w:t>
            </w:r>
          </w:p>
          <w:p w14:paraId="0462087C" w14:textId="77777777" w:rsidR="008B5E77" w:rsidRPr="00CC4335" w:rsidRDefault="008B5E77" w:rsidP="004C0BAB">
            <w:r w:rsidRPr="00CC4335">
              <w:t>modelis Ford Transit/Tourneo 2007</w:t>
            </w:r>
            <w:r w:rsidR="0066087B" w:rsidRPr="00CC4335">
              <w:t xml:space="preserve"> </w:t>
            </w:r>
            <w:r w:rsidRPr="00CC4335">
              <w:t>m. 2.2 D</w:t>
            </w:r>
          </w:p>
          <w:p w14:paraId="3FEC2FD9" w14:textId="77777777" w:rsidR="008B5E77" w:rsidRPr="00CC4335" w:rsidRDefault="008B5E77" w:rsidP="004C0BAB">
            <w:r w:rsidRPr="00CC4335">
              <w:t>8+1 sėdimos vietos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7783" w14:textId="77777777" w:rsidR="008B5E77" w:rsidRPr="00CC4335" w:rsidRDefault="008B5E77" w:rsidP="008B5E77">
            <w:pPr>
              <w:jc w:val="center"/>
            </w:pPr>
            <w:r w:rsidRPr="00CC4335">
              <w:t>1 val.</w:t>
            </w:r>
          </w:p>
          <w:p w14:paraId="5799DB11" w14:textId="77777777" w:rsidR="0015629E" w:rsidRPr="00CC4335" w:rsidRDefault="0015629E" w:rsidP="008B5E77">
            <w:pPr>
              <w:jc w:val="center"/>
            </w:pPr>
          </w:p>
          <w:p w14:paraId="44760C64" w14:textId="77777777" w:rsidR="008B5E77" w:rsidRPr="00CC4335" w:rsidRDefault="008B5E77" w:rsidP="008B5E77">
            <w:pPr>
              <w:jc w:val="center"/>
            </w:pPr>
            <w:r w:rsidRPr="00CC4335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43C6" w14:textId="77777777" w:rsidR="008B5E77" w:rsidRPr="00CC4335" w:rsidRDefault="008B5E77" w:rsidP="008B5E77">
            <w:pPr>
              <w:jc w:val="center"/>
            </w:pPr>
            <w:r w:rsidRPr="00CC4335">
              <w:t>8,00 EUR</w:t>
            </w:r>
          </w:p>
          <w:p w14:paraId="7422EEE6" w14:textId="77777777" w:rsidR="0015629E" w:rsidRPr="00CC4335" w:rsidRDefault="0015629E" w:rsidP="008B5E77">
            <w:pPr>
              <w:jc w:val="center"/>
            </w:pPr>
          </w:p>
          <w:p w14:paraId="7B33E403" w14:textId="77777777" w:rsidR="008B5E77" w:rsidRPr="00CC4335" w:rsidRDefault="008B5E77" w:rsidP="008B5E77">
            <w:pPr>
              <w:jc w:val="center"/>
            </w:pPr>
            <w:r w:rsidRPr="00CC4335">
              <w:t xml:space="preserve">80,00 EUR </w:t>
            </w:r>
            <w:r w:rsidR="00E25BC8" w:rsidRPr="00CC4335">
              <w:t>(</w:t>
            </w:r>
            <w:r w:rsidRPr="00CC4335">
              <w:t>+ kuras už nuvažiuotą atstumą</w:t>
            </w:r>
            <w:r w:rsidR="00E25BC8" w:rsidRPr="00CC4335">
              <w:t>)</w:t>
            </w:r>
            <w:r w:rsidRPr="00CC4335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E0A" w14:textId="77777777" w:rsidR="008B5E77" w:rsidRPr="00CC4335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E5B" w14:textId="77777777" w:rsidR="008B5E77" w:rsidRPr="00CC4335" w:rsidRDefault="00910A93" w:rsidP="00910A93">
            <w:pPr>
              <w:jc w:val="center"/>
            </w:pPr>
            <w:r w:rsidRPr="00CC4335">
              <w:t>4,00 EUR</w:t>
            </w:r>
          </w:p>
          <w:p w14:paraId="205EFFCB" w14:textId="77777777" w:rsidR="00E25BC8" w:rsidRPr="00CC4335" w:rsidRDefault="00E25BC8" w:rsidP="00910A93">
            <w:pPr>
              <w:jc w:val="center"/>
            </w:pPr>
          </w:p>
          <w:p w14:paraId="7787D434" w14:textId="77777777" w:rsidR="00E25BC8" w:rsidRPr="00CC4335" w:rsidRDefault="00E25BC8" w:rsidP="00910A93">
            <w:pPr>
              <w:jc w:val="center"/>
            </w:pPr>
            <w:r w:rsidRPr="00CC4335">
              <w:t>40,00 EUR (+ kuras už nuvažiuotą atstumą)</w:t>
            </w:r>
          </w:p>
        </w:tc>
      </w:tr>
      <w:tr w:rsidR="005A0B14" w:rsidRPr="008B5E77" w14:paraId="2707BB61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689" w14:textId="77777777" w:rsidR="008B5E77" w:rsidRPr="00CC4335" w:rsidRDefault="008B5E77" w:rsidP="008B5E77">
            <w:pPr>
              <w:jc w:val="center"/>
            </w:pPr>
            <w:r w:rsidRPr="00CC4335">
              <w:t>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F1F" w14:textId="77777777" w:rsidR="008B5E77" w:rsidRPr="00CC4335" w:rsidRDefault="008B5E77" w:rsidP="004C0BAB">
            <w:r w:rsidRPr="00CC4335">
              <w:t>Priekabos nuoma (modelis Respo 110DC, 3x 1,5 m.)</w:t>
            </w:r>
          </w:p>
          <w:p w14:paraId="24458A93" w14:textId="77777777" w:rsidR="008B5E77" w:rsidRPr="00CC4335" w:rsidRDefault="008B5E77" w:rsidP="004C0BA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F9BA" w14:textId="77777777" w:rsidR="008B5E77" w:rsidRPr="00CC4335" w:rsidRDefault="008B5E77" w:rsidP="008B5E77">
            <w:pPr>
              <w:jc w:val="center"/>
            </w:pPr>
            <w:r w:rsidRPr="00CC4335">
              <w:t>1 val.</w:t>
            </w:r>
          </w:p>
          <w:p w14:paraId="6A36239E" w14:textId="77777777" w:rsidR="0015629E" w:rsidRPr="00CC4335" w:rsidRDefault="0015629E" w:rsidP="008B5E77">
            <w:pPr>
              <w:jc w:val="center"/>
            </w:pPr>
          </w:p>
          <w:p w14:paraId="3A015671" w14:textId="77777777" w:rsidR="008B5E77" w:rsidRPr="00CC4335" w:rsidRDefault="008B5E77" w:rsidP="008B5E77">
            <w:pPr>
              <w:jc w:val="center"/>
            </w:pPr>
            <w:r w:rsidRPr="00CC4335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20F" w14:textId="77777777" w:rsidR="008B5E77" w:rsidRPr="00CC4335" w:rsidRDefault="008B5E77" w:rsidP="008B5E77">
            <w:pPr>
              <w:jc w:val="center"/>
            </w:pPr>
            <w:r w:rsidRPr="00CC4335">
              <w:t>4,00 EUR</w:t>
            </w:r>
          </w:p>
          <w:p w14:paraId="0F1C0E75" w14:textId="77777777" w:rsidR="0015629E" w:rsidRPr="00CC4335" w:rsidRDefault="0015629E" w:rsidP="008B5E77">
            <w:pPr>
              <w:jc w:val="center"/>
            </w:pPr>
          </w:p>
          <w:p w14:paraId="42634C49" w14:textId="77777777" w:rsidR="008B5E77" w:rsidRPr="00CC4335" w:rsidRDefault="008B5E77" w:rsidP="008B5E77">
            <w:pPr>
              <w:jc w:val="center"/>
            </w:pPr>
            <w:r w:rsidRPr="00CC4335">
              <w:t>17,00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5AE" w14:textId="77777777" w:rsidR="008B5E77" w:rsidRPr="00CC4335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A43" w14:textId="77777777" w:rsidR="008B5E77" w:rsidRPr="00CC4335" w:rsidRDefault="00910A93" w:rsidP="008B5E77">
            <w:pPr>
              <w:jc w:val="center"/>
            </w:pPr>
            <w:r w:rsidRPr="00CC4335">
              <w:t>2,00 EUR</w:t>
            </w:r>
          </w:p>
          <w:p w14:paraId="15631E2C" w14:textId="77777777" w:rsidR="0097589E" w:rsidRPr="00CC4335" w:rsidRDefault="0097589E" w:rsidP="008B5E77">
            <w:pPr>
              <w:jc w:val="center"/>
            </w:pPr>
          </w:p>
          <w:p w14:paraId="16892972" w14:textId="77777777" w:rsidR="0097589E" w:rsidRPr="00CC4335" w:rsidRDefault="0097589E" w:rsidP="008B5E77">
            <w:pPr>
              <w:jc w:val="center"/>
            </w:pPr>
            <w:r w:rsidRPr="00CC4335">
              <w:t>8,50 EUR</w:t>
            </w:r>
          </w:p>
        </w:tc>
      </w:tr>
      <w:tr w:rsidR="005A0B14" w:rsidRPr="008B5E77" w14:paraId="08CBFC53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3E38" w14:textId="77777777" w:rsidR="008B5E77" w:rsidRPr="008B5E77" w:rsidRDefault="008B5E77" w:rsidP="00286482">
            <w:pPr>
              <w:jc w:val="center"/>
            </w:pPr>
            <w:r w:rsidRPr="008B5E77">
              <w:t>2</w:t>
            </w:r>
            <w:r w:rsidR="00286482">
              <w:t>7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DD35" w14:textId="77777777" w:rsidR="008B5E77" w:rsidRPr="008B5E77" w:rsidRDefault="008B5E77" w:rsidP="004C0BAB">
            <w:r w:rsidRPr="008B5E77">
              <w:t>Multimedijos nuoma (projektorius su kompiuteriu)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25A0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4C2A5021" w14:textId="77777777" w:rsidR="00D90669" w:rsidRDefault="00D90669" w:rsidP="008B5E77">
            <w:pPr>
              <w:jc w:val="center"/>
            </w:pPr>
          </w:p>
          <w:p w14:paraId="0E50D623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F84" w14:textId="77777777" w:rsidR="008B5E77" w:rsidRPr="008B5E77" w:rsidRDefault="008B5E77" w:rsidP="008B5E77">
            <w:pPr>
              <w:jc w:val="center"/>
            </w:pPr>
            <w:r w:rsidRPr="008B5E77">
              <w:t>6 EUR</w:t>
            </w:r>
          </w:p>
          <w:p w14:paraId="2FE13AA3" w14:textId="77777777" w:rsidR="00D90669" w:rsidRDefault="00D90669" w:rsidP="008B5E77">
            <w:pPr>
              <w:jc w:val="center"/>
            </w:pPr>
          </w:p>
          <w:p w14:paraId="6E935754" w14:textId="77777777" w:rsidR="008B5E77" w:rsidRPr="008B5E77" w:rsidRDefault="008B5E77" w:rsidP="008B5E77">
            <w:pPr>
              <w:jc w:val="center"/>
            </w:pPr>
            <w:r w:rsidRPr="008B5E77">
              <w:t>30,00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2BC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B75" w14:textId="77777777" w:rsidR="008B5E77" w:rsidRDefault="004F3577" w:rsidP="008B5E77">
            <w:pPr>
              <w:jc w:val="center"/>
            </w:pPr>
            <w:r>
              <w:t>3,00 EUR</w:t>
            </w:r>
          </w:p>
          <w:p w14:paraId="5F529414" w14:textId="77777777" w:rsidR="004F3577" w:rsidRDefault="004F3577" w:rsidP="008B5E77">
            <w:pPr>
              <w:jc w:val="center"/>
            </w:pPr>
          </w:p>
          <w:p w14:paraId="7E07B587" w14:textId="77777777" w:rsidR="004F3577" w:rsidRPr="008B5E77" w:rsidRDefault="004F3577" w:rsidP="008B5E77">
            <w:pPr>
              <w:jc w:val="center"/>
            </w:pPr>
            <w:r>
              <w:t>15,00 EUR</w:t>
            </w:r>
          </w:p>
        </w:tc>
      </w:tr>
      <w:tr w:rsidR="005A0B14" w:rsidRPr="008B5E77" w14:paraId="4944055E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AE6F" w14:textId="77777777" w:rsidR="008B5E77" w:rsidRPr="008B5E77" w:rsidRDefault="00286482" w:rsidP="008B5E77">
            <w:pPr>
              <w:jc w:val="center"/>
            </w:pPr>
            <w:r>
              <w:t>28</w:t>
            </w:r>
            <w:r w:rsidR="008B5E77"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73B" w14:textId="77777777" w:rsidR="008B5E77" w:rsidRPr="008B5E77" w:rsidRDefault="008B5E77" w:rsidP="004C0BAB">
            <w:r w:rsidRPr="008B5E77">
              <w:t xml:space="preserve">Įgarsinimo aparatūros komplekto nuoma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B109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775B6E7F" w14:textId="77777777" w:rsidR="00D90669" w:rsidRDefault="00D90669" w:rsidP="008B5E77">
            <w:pPr>
              <w:jc w:val="center"/>
            </w:pPr>
          </w:p>
          <w:p w14:paraId="09AB023D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9AA2" w14:textId="77777777" w:rsidR="008B5E77" w:rsidRPr="008B5E77" w:rsidRDefault="008B5E77" w:rsidP="008B5E77">
            <w:pPr>
              <w:jc w:val="center"/>
            </w:pPr>
            <w:r w:rsidRPr="008B5E77">
              <w:t>2,00 €</w:t>
            </w:r>
          </w:p>
          <w:p w14:paraId="0715DC5F" w14:textId="77777777" w:rsidR="00D90669" w:rsidRDefault="00D90669" w:rsidP="008B5E77">
            <w:pPr>
              <w:jc w:val="center"/>
            </w:pPr>
          </w:p>
          <w:p w14:paraId="6CB3DFBC" w14:textId="77777777" w:rsidR="008B5E77" w:rsidRPr="008B5E77" w:rsidRDefault="008B5E77" w:rsidP="008B5E77">
            <w:pPr>
              <w:jc w:val="center"/>
            </w:pPr>
            <w:r w:rsidRPr="008B5E77">
              <w:t>45,00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F9E" w14:textId="77777777" w:rsidR="008B5E77" w:rsidRPr="008B5E77" w:rsidRDefault="008B5E77" w:rsidP="008B5E77">
            <w:pPr>
              <w:jc w:val="center"/>
            </w:pPr>
          </w:p>
          <w:p w14:paraId="16B2FA3E" w14:textId="77777777" w:rsidR="008B5E77" w:rsidRPr="008B5E77" w:rsidRDefault="008B5E77" w:rsidP="008B5E77">
            <w:pPr>
              <w:jc w:val="center"/>
            </w:pPr>
            <w:r w:rsidRPr="008B5E77"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7D4" w14:textId="77777777" w:rsidR="004F3577" w:rsidRDefault="004F3577" w:rsidP="008B5E77">
            <w:pPr>
              <w:jc w:val="center"/>
            </w:pPr>
          </w:p>
          <w:p w14:paraId="2F9D0FC5" w14:textId="77777777" w:rsidR="004F3577" w:rsidRDefault="004F3577" w:rsidP="008B5E77">
            <w:pPr>
              <w:jc w:val="center"/>
            </w:pPr>
          </w:p>
          <w:p w14:paraId="3772C6DE" w14:textId="77777777" w:rsidR="008B5E77" w:rsidRPr="008B5E77" w:rsidRDefault="004F3577" w:rsidP="008B5E77">
            <w:pPr>
              <w:jc w:val="center"/>
            </w:pPr>
            <w:r>
              <w:t>22,50 EUR</w:t>
            </w:r>
            <w:r w:rsidR="00C90671">
              <w:t>/1 paros nuomos kaina</w:t>
            </w:r>
            <w:r w:rsidR="005A70F7">
              <w:t>.</w:t>
            </w:r>
          </w:p>
        </w:tc>
      </w:tr>
      <w:tr w:rsidR="005A0B14" w:rsidRPr="008B5E77" w14:paraId="69628835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D55E" w14:textId="77777777" w:rsidR="008B5E77" w:rsidRPr="008B5E77" w:rsidRDefault="00286482" w:rsidP="008B5E77">
            <w:pPr>
              <w:jc w:val="center"/>
            </w:pPr>
            <w:r>
              <w:t>29</w:t>
            </w:r>
            <w:r w:rsidR="008B5E77"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867" w14:textId="77777777" w:rsidR="008B5E77" w:rsidRPr="008B5E77" w:rsidRDefault="008B5E77" w:rsidP="004C0BAB">
            <w:r w:rsidRPr="008B5E77">
              <w:t>Parodinių sulankstomų stalų nuoma *** (1 vnt.)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5EC7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6258DFC4" w14:textId="77777777" w:rsidR="00C90671" w:rsidRDefault="00C90671" w:rsidP="008B5E77">
            <w:pPr>
              <w:jc w:val="center"/>
            </w:pPr>
          </w:p>
          <w:p w14:paraId="068D5C7D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EBAB" w14:textId="77777777" w:rsidR="008B5E77" w:rsidRPr="008B5E77" w:rsidRDefault="008B5E77" w:rsidP="008B5E77">
            <w:pPr>
              <w:jc w:val="center"/>
            </w:pPr>
            <w:r w:rsidRPr="008B5E77">
              <w:t>0,50 EUR</w:t>
            </w:r>
          </w:p>
          <w:p w14:paraId="485AEB2B" w14:textId="77777777" w:rsidR="00C90671" w:rsidRDefault="00C90671" w:rsidP="008B5E77">
            <w:pPr>
              <w:jc w:val="center"/>
            </w:pPr>
          </w:p>
          <w:p w14:paraId="62FCA7C3" w14:textId="77777777" w:rsidR="008B5E77" w:rsidRPr="008B5E77" w:rsidRDefault="008B5E77" w:rsidP="008B5E77">
            <w:pPr>
              <w:jc w:val="center"/>
            </w:pPr>
            <w:r w:rsidRPr="008B5E77">
              <w:t>8,00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733" w14:textId="77777777" w:rsidR="008B5E77" w:rsidRPr="008B5E77" w:rsidRDefault="008B5E77" w:rsidP="008B5E77">
            <w:pPr>
              <w:jc w:val="center"/>
            </w:pPr>
          </w:p>
          <w:p w14:paraId="12329D76" w14:textId="77777777" w:rsidR="008B5E77" w:rsidRPr="008B5E77" w:rsidRDefault="008B5E77" w:rsidP="008B5E77">
            <w:pPr>
              <w:jc w:val="center"/>
            </w:pPr>
            <w:r w:rsidRPr="008B5E77"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89B" w14:textId="77777777" w:rsidR="00C90671" w:rsidRDefault="00C90671" w:rsidP="00C90671">
            <w:pPr>
              <w:jc w:val="center"/>
            </w:pPr>
          </w:p>
          <w:p w14:paraId="4452A9C0" w14:textId="77777777" w:rsidR="00C90671" w:rsidRDefault="00C90671" w:rsidP="00C90671">
            <w:pPr>
              <w:jc w:val="center"/>
            </w:pPr>
          </w:p>
          <w:p w14:paraId="3247039E" w14:textId="77777777" w:rsidR="008B5E77" w:rsidRPr="008B5E77" w:rsidRDefault="00C90671" w:rsidP="00C90671">
            <w:pPr>
              <w:jc w:val="center"/>
            </w:pPr>
            <w:r>
              <w:t>4,00 EUR/</w:t>
            </w:r>
            <w:r w:rsidR="008B5E77" w:rsidRPr="008B5E77">
              <w:t>1 paros nuomos kaina</w:t>
            </w:r>
            <w:r w:rsidR="005A70F7">
              <w:t>.</w:t>
            </w:r>
          </w:p>
        </w:tc>
      </w:tr>
      <w:tr w:rsidR="005A0B14" w:rsidRPr="008B5E77" w14:paraId="250BF018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1DC" w14:textId="77777777" w:rsidR="008B5E77" w:rsidRPr="008B5E77" w:rsidRDefault="00286482" w:rsidP="008B5E77">
            <w:pPr>
              <w:jc w:val="center"/>
            </w:pPr>
            <w:r>
              <w:t>30</w:t>
            </w:r>
            <w:r w:rsidR="008B5E77"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37E9" w14:textId="77777777" w:rsidR="008B5E77" w:rsidRPr="008B5E77" w:rsidRDefault="008B5E77" w:rsidP="004C0BAB">
            <w:r w:rsidRPr="008B5E77">
              <w:t>Renginių kėdžių nuoma *** (1 vnt.)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DF2D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58EAB32A" w14:textId="77777777" w:rsidR="00D90669" w:rsidRDefault="00D90669" w:rsidP="008B5E77">
            <w:pPr>
              <w:jc w:val="center"/>
            </w:pPr>
          </w:p>
          <w:p w14:paraId="3EE828CD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1271" w14:textId="77777777" w:rsidR="008B5E77" w:rsidRPr="008B5E77" w:rsidRDefault="008B5E77" w:rsidP="008B5E77">
            <w:pPr>
              <w:jc w:val="center"/>
            </w:pPr>
            <w:r w:rsidRPr="008B5E77">
              <w:t>0,10 EUR</w:t>
            </w:r>
          </w:p>
          <w:p w14:paraId="123A6E51" w14:textId="77777777" w:rsidR="00D90669" w:rsidRDefault="00D90669" w:rsidP="008B5E77">
            <w:pPr>
              <w:jc w:val="center"/>
            </w:pPr>
          </w:p>
          <w:p w14:paraId="66A6D73D" w14:textId="77777777" w:rsidR="008B5E77" w:rsidRPr="008B5E77" w:rsidRDefault="008B5E77" w:rsidP="008B5E77">
            <w:pPr>
              <w:jc w:val="center"/>
            </w:pPr>
            <w:r w:rsidRPr="008B5E77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9BF" w14:textId="77777777" w:rsidR="008B5E77" w:rsidRPr="008B5E77" w:rsidRDefault="008B5E77" w:rsidP="008B5E77">
            <w:pPr>
              <w:jc w:val="center"/>
            </w:pPr>
            <w:r w:rsidRPr="008B5E77"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E27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01757109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A135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1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5BF3" w14:textId="77777777" w:rsidR="008B5E77" w:rsidRPr="008B5E77" w:rsidRDefault="008B5E77" w:rsidP="004C0BAB">
            <w:r w:rsidRPr="008B5E77">
              <w:t>Scenos nuoma *** (iki 12 podestų, vieno podesto plotas 2 kv. m.)</w:t>
            </w:r>
          </w:p>
          <w:p w14:paraId="19CB501F" w14:textId="77777777" w:rsidR="008B5E77" w:rsidRPr="008B5E77" w:rsidRDefault="008B5E77" w:rsidP="004C0BAB"/>
          <w:p w14:paraId="27CD7CBF" w14:textId="77777777" w:rsidR="008B5E77" w:rsidRPr="008B5E77" w:rsidRDefault="008B5E77" w:rsidP="004C0BA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69CE" w14:textId="77777777" w:rsidR="008B5E77" w:rsidRPr="008B5E77" w:rsidRDefault="008B5E77" w:rsidP="008B5E77">
            <w:pPr>
              <w:jc w:val="center"/>
            </w:pPr>
            <w:r w:rsidRPr="008B5E77">
              <w:t>1 podestas/1 para</w:t>
            </w:r>
          </w:p>
          <w:p w14:paraId="15E2C314" w14:textId="77777777" w:rsidR="008B5E77" w:rsidRPr="008B5E77" w:rsidRDefault="008B5E77" w:rsidP="008B5E77">
            <w:pPr>
              <w:jc w:val="center"/>
            </w:pPr>
            <w:r w:rsidRPr="008B5E77">
              <w:t>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56E" w14:textId="77777777" w:rsidR="008B5E77" w:rsidRPr="008B5E77" w:rsidRDefault="008B5E77" w:rsidP="008B5E77">
            <w:pPr>
              <w:jc w:val="center"/>
            </w:pPr>
            <w:r w:rsidRPr="008B5E77">
              <w:t>7,00 EUR</w:t>
            </w:r>
          </w:p>
          <w:p w14:paraId="5C0B7B85" w14:textId="77777777" w:rsidR="008B5E77" w:rsidRPr="008B5E77" w:rsidRDefault="008B5E77" w:rsidP="008B5E77">
            <w:pPr>
              <w:jc w:val="center"/>
            </w:pPr>
          </w:p>
          <w:p w14:paraId="3F8E7FFF" w14:textId="77777777" w:rsidR="008B5E77" w:rsidRPr="008B5E77" w:rsidRDefault="008B5E77" w:rsidP="008B5E77">
            <w:pPr>
              <w:jc w:val="center"/>
            </w:pPr>
          </w:p>
          <w:p w14:paraId="58D13BF1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260" w14:textId="77777777" w:rsidR="008B5E77" w:rsidRPr="008B5E77" w:rsidRDefault="008B5E77" w:rsidP="008B5E77">
            <w:pPr>
              <w:jc w:val="center"/>
            </w:pPr>
            <w:r w:rsidRPr="008B5E77">
              <w:t>1,40 EUR</w:t>
            </w:r>
          </w:p>
          <w:p w14:paraId="7C31C74E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40C" w14:textId="77777777" w:rsidR="008B5E77" w:rsidRPr="008B5E77" w:rsidRDefault="00F271AB" w:rsidP="008B5E77">
            <w:pPr>
              <w:jc w:val="center"/>
            </w:pPr>
            <w:r>
              <w:t>3,50 EUR/</w:t>
            </w:r>
            <w:r w:rsidR="008B5E77" w:rsidRPr="008B5E77">
              <w:t>1 paros nuomos kaina</w:t>
            </w:r>
            <w:r w:rsidR="005A70F7">
              <w:t>.</w:t>
            </w:r>
          </w:p>
          <w:p w14:paraId="581A3BD0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3457256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0AEA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2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5FAB" w14:textId="77777777" w:rsidR="008B5E77" w:rsidRPr="008B5E77" w:rsidRDefault="008B5E77" w:rsidP="004C0BAB">
            <w:r w:rsidRPr="008B5E77">
              <w:t>Scenos pastatymas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EBFD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855" w14:textId="77777777" w:rsidR="008B5E77" w:rsidRPr="008B5E77" w:rsidRDefault="008B5E77" w:rsidP="008B5E77">
            <w:pPr>
              <w:jc w:val="center"/>
            </w:pPr>
            <w:r w:rsidRPr="008B5E77">
              <w:t>180,00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7C0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F68B" w14:textId="77777777" w:rsidR="008B5E77" w:rsidRPr="008B5E77" w:rsidRDefault="00C636FF" w:rsidP="008B5E77">
            <w:pPr>
              <w:jc w:val="center"/>
            </w:pPr>
            <w:r>
              <w:t>90,00 EUR</w:t>
            </w:r>
          </w:p>
          <w:p w14:paraId="7A8B0B82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D36CCFF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2DAC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3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16EB" w14:textId="77777777" w:rsidR="008B5E77" w:rsidRPr="008B5E77" w:rsidRDefault="008B5E77" w:rsidP="004C0BAB">
            <w:r w:rsidRPr="008B5E77">
              <w:t>Stoginės (6x4) nuoma***</w:t>
            </w:r>
          </w:p>
          <w:p w14:paraId="08ED23BF" w14:textId="77777777" w:rsidR="008B5E77" w:rsidRPr="008B5E77" w:rsidRDefault="008B5E77" w:rsidP="004C0BA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F8EF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4ADA922F" w14:textId="77777777" w:rsidR="00D90669" w:rsidRDefault="00D90669" w:rsidP="008B5E77">
            <w:pPr>
              <w:jc w:val="center"/>
            </w:pPr>
          </w:p>
          <w:p w14:paraId="3E26F91B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4717" w14:textId="77777777" w:rsidR="008B5E77" w:rsidRPr="008B5E77" w:rsidRDefault="008B5E77" w:rsidP="008B5E77">
            <w:pPr>
              <w:jc w:val="center"/>
            </w:pPr>
            <w:r w:rsidRPr="008B5E77">
              <w:t>5,00 EUR</w:t>
            </w:r>
          </w:p>
          <w:p w14:paraId="48C725BB" w14:textId="77777777" w:rsidR="00D90669" w:rsidRDefault="00D90669" w:rsidP="008B5E77">
            <w:pPr>
              <w:jc w:val="center"/>
            </w:pPr>
          </w:p>
          <w:p w14:paraId="1AFF51D3" w14:textId="77777777" w:rsidR="008B5E77" w:rsidRPr="008B5E77" w:rsidRDefault="008B5E77" w:rsidP="008B5E77">
            <w:pPr>
              <w:jc w:val="center"/>
            </w:pPr>
            <w:r w:rsidRPr="008B5E77">
              <w:t>80,00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BCA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0CE" w14:textId="77777777" w:rsidR="001B7148" w:rsidRDefault="001B7148" w:rsidP="00F52DE4">
            <w:pPr>
              <w:jc w:val="center"/>
            </w:pPr>
          </w:p>
          <w:p w14:paraId="5DA2E24E" w14:textId="77777777" w:rsidR="001B7148" w:rsidRDefault="001B7148" w:rsidP="00F52DE4">
            <w:pPr>
              <w:jc w:val="center"/>
            </w:pPr>
          </w:p>
          <w:p w14:paraId="4CD0B183" w14:textId="77777777" w:rsidR="008B5E77" w:rsidRPr="008B5E77" w:rsidRDefault="00F52DE4" w:rsidP="00F52DE4">
            <w:pPr>
              <w:jc w:val="center"/>
            </w:pPr>
            <w:r>
              <w:t>40,00 EUR/1 paros nuomos kaina</w:t>
            </w:r>
            <w:r w:rsidR="005A70F7">
              <w:t>.</w:t>
            </w:r>
          </w:p>
        </w:tc>
      </w:tr>
      <w:tr w:rsidR="005A0B14" w:rsidRPr="008B5E77" w14:paraId="27994884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4DBF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5CA6" w14:textId="77777777" w:rsidR="008B5E77" w:rsidRPr="008B5E77" w:rsidRDefault="008B5E77" w:rsidP="004C0BAB">
            <w:r w:rsidRPr="008B5E77">
              <w:t>Stoginės (4x2) nuoma***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1FD" w14:textId="77777777" w:rsidR="008B5E77" w:rsidRPr="008B5E77" w:rsidRDefault="008B5E77" w:rsidP="008B5E77">
            <w:pPr>
              <w:jc w:val="center"/>
            </w:pPr>
            <w:r w:rsidRPr="008B5E77">
              <w:t>1 val.</w:t>
            </w:r>
          </w:p>
          <w:p w14:paraId="7C0BEDE6" w14:textId="77777777" w:rsidR="00D90669" w:rsidRDefault="00D90669" w:rsidP="008B5E77">
            <w:pPr>
              <w:jc w:val="center"/>
            </w:pPr>
          </w:p>
          <w:p w14:paraId="70B28C55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9BC8" w14:textId="77777777" w:rsidR="008B5E77" w:rsidRPr="008B5E77" w:rsidRDefault="008B5E77" w:rsidP="008B5E77">
            <w:pPr>
              <w:jc w:val="center"/>
            </w:pPr>
            <w:r w:rsidRPr="008B5E77">
              <w:lastRenderedPageBreak/>
              <w:t>3,00 EUR</w:t>
            </w:r>
          </w:p>
          <w:p w14:paraId="076B07B9" w14:textId="77777777" w:rsidR="00D90669" w:rsidRDefault="00D90669" w:rsidP="008B5E77">
            <w:pPr>
              <w:jc w:val="center"/>
            </w:pPr>
          </w:p>
          <w:p w14:paraId="3014034C" w14:textId="77777777" w:rsidR="008B5E77" w:rsidRPr="008B5E77" w:rsidRDefault="008B5E77" w:rsidP="008B5E77">
            <w:pPr>
              <w:jc w:val="center"/>
            </w:pPr>
            <w:r w:rsidRPr="008B5E77">
              <w:t>50,00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234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554" w14:textId="77777777" w:rsidR="00282AAB" w:rsidRDefault="00282AAB" w:rsidP="00282AAB">
            <w:pPr>
              <w:jc w:val="center"/>
            </w:pPr>
          </w:p>
          <w:p w14:paraId="38835973" w14:textId="77777777" w:rsidR="00282AAB" w:rsidRDefault="00282AAB" w:rsidP="00282AAB">
            <w:pPr>
              <w:jc w:val="center"/>
            </w:pPr>
          </w:p>
          <w:p w14:paraId="220B53C4" w14:textId="77777777" w:rsidR="008B5E77" w:rsidRPr="008B5E77" w:rsidRDefault="00282AAB" w:rsidP="00282AAB">
            <w:pPr>
              <w:jc w:val="center"/>
            </w:pPr>
            <w:r>
              <w:t>25,00 EUR/1 paros nuomos kaina</w:t>
            </w:r>
            <w:r w:rsidR="005A70F7">
              <w:t>.</w:t>
            </w:r>
          </w:p>
        </w:tc>
      </w:tr>
      <w:tr w:rsidR="005A0B14" w:rsidRPr="008B5E77" w14:paraId="156D76B3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C047" w14:textId="77777777" w:rsidR="008B5E77" w:rsidRPr="008B5E77" w:rsidRDefault="008B5E77" w:rsidP="00286482">
            <w:pPr>
              <w:jc w:val="center"/>
            </w:pPr>
            <w:r w:rsidRPr="008B5E77">
              <w:lastRenderedPageBreak/>
              <w:t>3</w:t>
            </w:r>
            <w:r w:rsidR="0028648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32D8" w14:textId="77777777" w:rsidR="008B5E77" w:rsidRPr="008B5E77" w:rsidRDefault="008B5E77" w:rsidP="004C0BAB">
            <w:r w:rsidRPr="008B5E77">
              <w:t>Fotoaparato nuoma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5426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FAD1" w14:textId="77777777" w:rsidR="008B5E77" w:rsidRPr="008B5E77" w:rsidRDefault="008B5E77" w:rsidP="008B5E77">
            <w:pPr>
              <w:jc w:val="center"/>
            </w:pPr>
            <w:r w:rsidRPr="008B5E77">
              <w:t>25,00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290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8D2" w14:textId="77777777" w:rsidR="008B5E77" w:rsidRPr="008B5E77" w:rsidRDefault="00282AAB" w:rsidP="008B5E77">
            <w:pPr>
              <w:jc w:val="center"/>
            </w:pPr>
            <w:r>
              <w:t>12,50 EUR</w:t>
            </w:r>
          </w:p>
          <w:p w14:paraId="256E5988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2154B963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5EA9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6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4A0" w14:textId="77777777" w:rsidR="008B5E77" w:rsidRPr="008B5E77" w:rsidRDefault="008B5E77" w:rsidP="004C0BAB">
            <w:r w:rsidRPr="008B5E77">
              <w:t>Filmavimo kameros nuoma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6FB0" w14:textId="77777777" w:rsidR="008B5E77" w:rsidRPr="008B5E77" w:rsidRDefault="008B5E77" w:rsidP="008B5E77">
            <w:pPr>
              <w:jc w:val="center"/>
            </w:pPr>
            <w:r w:rsidRPr="008B5E77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8A4E" w14:textId="77777777" w:rsidR="008B5E77" w:rsidRPr="008B5E77" w:rsidRDefault="008B5E77" w:rsidP="008B5E77">
            <w:pPr>
              <w:jc w:val="center"/>
            </w:pPr>
            <w:r w:rsidRPr="008B5E77">
              <w:t>45,00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B3C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206" w14:textId="77777777" w:rsidR="008B5E77" w:rsidRPr="008B5E77" w:rsidRDefault="00134FC6" w:rsidP="008B5E77">
            <w:pPr>
              <w:jc w:val="center"/>
            </w:pPr>
            <w:r>
              <w:t>22,50 EUR</w:t>
            </w:r>
          </w:p>
          <w:p w14:paraId="6480193A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29919C1E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D358" w14:textId="77777777" w:rsidR="008B5E77" w:rsidRPr="008B5E77" w:rsidRDefault="008B5E77" w:rsidP="00286482">
            <w:pPr>
              <w:jc w:val="center"/>
            </w:pPr>
            <w:r w:rsidRPr="008B5E77">
              <w:t>3</w:t>
            </w:r>
            <w:r w:rsidR="00286482">
              <w:t>7</w:t>
            </w:r>
            <w:r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C2A4" w14:textId="77777777" w:rsidR="008B5E77" w:rsidRPr="008B5E77" w:rsidRDefault="008B5E77" w:rsidP="004C0BAB">
            <w:r w:rsidRPr="008B5E77">
              <w:t>Momentinė fotografija (8,6 cm. x 10,8 cm.)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E818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A460" w14:textId="77777777" w:rsidR="008B5E77" w:rsidRPr="008B5E77" w:rsidRDefault="00134FC6" w:rsidP="008B5E77">
            <w:pPr>
              <w:jc w:val="center"/>
            </w:pPr>
            <w:r>
              <w:t xml:space="preserve">  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7E6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AAA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D27015D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500" w14:textId="77777777" w:rsidR="008B5E77" w:rsidRPr="008B5E77" w:rsidRDefault="00286482" w:rsidP="00286482">
            <w:pPr>
              <w:jc w:val="center"/>
            </w:pPr>
            <w:r>
              <w:t>38</w:t>
            </w:r>
            <w:r w:rsidR="008B5E77"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F37E" w14:textId="77777777" w:rsidR="008B5E77" w:rsidRPr="008B5E77" w:rsidRDefault="008B5E77" w:rsidP="004C0BAB">
            <w:r w:rsidRPr="008B5E77">
              <w:t>Leidybinė, suvenyrinė ir kita produkcija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F13A" w14:textId="77777777" w:rsidR="008B5E77" w:rsidRPr="008B5E77" w:rsidRDefault="008B5E77" w:rsidP="008B5E77">
            <w:pPr>
              <w:jc w:val="center"/>
            </w:pPr>
            <w:r w:rsidRPr="008B5E77"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0B6" w14:textId="77777777" w:rsidR="008B5E77" w:rsidRPr="008B5E77" w:rsidRDefault="008B5E77" w:rsidP="008B5E77">
            <w:pPr>
              <w:jc w:val="center"/>
            </w:pPr>
            <w:r w:rsidRPr="008B5E77">
              <w:t>Antkainis proc.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CA8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36DB642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20C" w14:textId="77777777" w:rsidR="008B5E77" w:rsidRPr="008B5E77" w:rsidRDefault="00286482" w:rsidP="00286482">
            <w:pPr>
              <w:jc w:val="center"/>
            </w:pPr>
            <w:r>
              <w:t>38</w:t>
            </w:r>
            <w:r w:rsidR="008B5E77" w:rsidRPr="008B5E77"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AA8A" w14:textId="77777777" w:rsidR="008B5E77" w:rsidRPr="008B5E77" w:rsidRDefault="008B5E77" w:rsidP="004C0BAB">
            <w:r w:rsidRPr="008B5E77">
              <w:t>tiekėjų kaina iki 0,99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45A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10D5" w14:textId="77777777" w:rsidR="008B5E77" w:rsidRPr="008B5E77" w:rsidRDefault="008B5E77" w:rsidP="008B5E77">
            <w:pPr>
              <w:jc w:val="center"/>
            </w:pPr>
            <w:r w:rsidRPr="008B5E77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094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26C9639B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94E" w14:textId="77777777" w:rsidR="008B5E77" w:rsidRPr="008B5E77" w:rsidRDefault="00286482" w:rsidP="00286482">
            <w:pPr>
              <w:jc w:val="center"/>
            </w:pPr>
            <w:r>
              <w:t>38</w:t>
            </w:r>
            <w:r w:rsidR="008B5E77" w:rsidRPr="008B5E77"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B28B" w14:textId="77777777" w:rsidR="008B5E77" w:rsidRPr="008B5E77" w:rsidRDefault="008B5E77" w:rsidP="004C0BAB">
            <w:r w:rsidRPr="008B5E77">
              <w:t>tiekėjų kaina nuo 1,00 Eur iki 4,99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5FA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6C9A" w14:textId="77777777" w:rsidR="008B5E77" w:rsidRPr="008B5E77" w:rsidRDefault="008B5E77" w:rsidP="008B5E77">
            <w:pPr>
              <w:jc w:val="center"/>
            </w:pPr>
            <w:r w:rsidRPr="008B5E77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F2F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7A881918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995" w14:textId="77777777" w:rsidR="008B5E77" w:rsidRPr="008B5E77" w:rsidRDefault="00286482" w:rsidP="00286482">
            <w:pPr>
              <w:jc w:val="center"/>
            </w:pPr>
            <w:r>
              <w:t>38</w:t>
            </w:r>
            <w:r w:rsidR="008B5E77" w:rsidRPr="008B5E77"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C6A" w14:textId="77777777" w:rsidR="008B5E77" w:rsidRPr="008B5E77" w:rsidRDefault="008B5E77" w:rsidP="004C0BAB">
            <w:r w:rsidRPr="008B5E77">
              <w:t>tiekėjų kaina nuo 5,00 Eur iki 9,99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CB1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881" w14:textId="77777777" w:rsidR="008B5E77" w:rsidRPr="008B5E77" w:rsidRDefault="008B5E77" w:rsidP="008B5E77">
            <w:pPr>
              <w:jc w:val="center"/>
            </w:pPr>
            <w:r w:rsidRPr="008B5E77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CD69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4793F0E3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B9E9" w14:textId="77777777" w:rsidR="008B5E77" w:rsidRPr="008B5E77" w:rsidRDefault="00286482" w:rsidP="00286482">
            <w:pPr>
              <w:jc w:val="center"/>
            </w:pPr>
            <w:r>
              <w:t>38</w:t>
            </w:r>
            <w:r w:rsidR="008B5E77" w:rsidRPr="008B5E77"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3CA" w14:textId="77777777" w:rsidR="008B5E77" w:rsidRPr="008B5E77" w:rsidRDefault="008B5E77" w:rsidP="004C0BAB">
            <w:r w:rsidRPr="008B5E77">
              <w:t>tiekėjų kaina nuo 10,00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58C" w14:textId="77777777" w:rsidR="008B5E77" w:rsidRPr="008B5E77" w:rsidRDefault="008B5E77" w:rsidP="008B5E77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B8B" w14:textId="77777777" w:rsidR="008B5E77" w:rsidRPr="008B5E77" w:rsidRDefault="008B5E77" w:rsidP="008B5E77">
            <w:pPr>
              <w:jc w:val="center"/>
            </w:pPr>
            <w:r w:rsidRPr="008B5E77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2B9D" w14:textId="77777777" w:rsidR="008B5E77" w:rsidRPr="008B5E77" w:rsidRDefault="008B5E77" w:rsidP="008B5E77">
            <w:pPr>
              <w:jc w:val="center"/>
            </w:pPr>
          </w:p>
        </w:tc>
      </w:tr>
      <w:tr w:rsidR="005A0B14" w:rsidRPr="008B5E77" w14:paraId="10CB322A" w14:textId="77777777" w:rsidTr="008B5E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FEA" w14:textId="77777777" w:rsidR="008B5E77" w:rsidRPr="008B5E77" w:rsidRDefault="00286482" w:rsidP="008B5E77">
            <w:pPr>
              <w:jc w:val="center"/>
            </w:pPr>
            <w:r>
              <w:rPr>
                <w:lang w:val="en-US"/>
              </w:rPr>
              <w:t>39</w:t>
            </w:r>
            <w:r w:rsidR="008B5E77" w:rsidRPr="008B5E7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199D" w14:textId="77777777" w:rsidR="008B5E77" w:rsidRPr="008B5E77" w:rsidRDefault="008B5E77" w:rsidP="004C0BAB">
            <w:r w:rsidRPr="008B5E77">
              <w:t>V</w:t>
            </w:r>
            <w:r w:rsidR="0066087B">
              <w:t>aikų vasaros dienos stovykla (7</w:t>
            </w:r>
            <w:r w:rsidR="0066087B" w:rsidRPr="00286482">
              <w:t>–</w:t>
            </w:r>
            <w:r w:rsidRPr="00286482">
              <w:t xml:space="preserve">12 </w:t>
            </w:r>
            <w:r w:rsidRPr="008B5E77">
              <w:t>m. vaikams)*****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26C" w14:textId="77777777" w:rsidR="008B5E77" w:rsidRPr="008B5E77" w:rsidRDefault="008B5E77" w:rsidP="008B5E77">
            <w:pPr>
              <w:jc w:val="center"/>
            </w:pPr>
            <w:r w:rsidRPr="008B5E77">
              <w:t>1 d./1 vaikui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2C6" w14:textId="77777777" w:rsidR="008B5E77" w:rsidRPr="008B5E77" w:rsidRDefault="008B5E77" w:rsidP="008B5E77">
            <w:pPr>
              <w:jc w:val="center"/>
            </w:pPr>
            <w:r w:rsidRPr="008B5E77">
              <w:t>30,00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1218" w14:textId="77777777" w:rsidR="008B5E77" w:rsidRPr="008B5E77" w:rsidRDefault="005A70F7" w:rsidP="008B5E77">
            <w:pPr>
              <w:jc w:val="center"/>
            </w:pPr>
            <w:r>
              <w:t>15,00 EUR</w:t>
            </w:r>
          </w:p>
          <w:p w14:paraId="3056E63B" w14:textId="77777777" w:rsidR="008B5E77" w:rsidRPr="008B5E77" w:rsidRDefault="008B5E77" w:rsidP="008B5E77">
            <w:pPr>
              <w:jc w:val="center"/>
            </w:pPr>
          </w:p>
        </w:tc>
      </w:tr>
    </w:tbl>
    <w:p w14:paraId="5E5028BB" w14:textId="77777777" w:rsidR="00700626" w:rsidRDefault="00700626" w:rsidP="001B4C87">
      <w:pPr>
        <w:ind w:right="-397"/>
      </w:pPr>
      <w:r>
        <w:t>Paaiškinimai:</w:t>
      </w:r>
    </w:p>
    <w:p w14:paraId="443785F8" w14:textId="77777777" w:rsidR="00700626" w:rsidRDefault="00700626" w:rsidP="001B4C87">
      <w:pPr>
        <w:ind w:right="57"/>
        <w:jc w:val="both"/>
        <w:rPr>
          <w:i/>
          <w:iCs/>
          <w:lang w:eastAsia="lt-LT"/>
        </w:rPr>
      </w:pPr>
      <w:r>
        <w:t xml:space="preserve">* Nemokamai –  vaikams iki 3 metų ir didesnę nei 6 asmenų grupę lydinčiam asmeniui; </w:t>
      </w:r>
      <w:r>
        <w:rPr>
          <w:lang w:eastAsia="lt-LT"/>
        </w:rPr>
        <w:t>Anykščių rajono savivaldybės ugdymo įstaigų organizuotoms vaikų grupėms iki 7 metų amžiaus, lydimoms atsakingų asmenų.</w:t>
      </w:r>
    </w:p>
    <w:p w14:paraId="211B547C" w14:textId="77777777" w:rsidR="00700626" w:rsidRDefault="00700626" w:rsidP="001B4C87">
      <w:pPr>
        <w:ind w:right="-397"/>
      </w:pPr>
      <w:r>
        <w:t xml:space="preserve">** Šeimos bilietas </w:t>
      </w:r>
      <w:r>
        <w:rPr>
          <w:lang w:eastAsia="lt-LT"/>
        </w:rPr>
        <w:t>(galioja 3–6 asmenų grupei iš 1–2 suaugusiųjų ir 2–5 asmenų nuo 3 iki 18 metų);</w:t>
      </w:r>
    </w:p>
    <w:p w14:paraId="3084E746" w14:textId="77777777" w:rsidR="00700626" w:rsidRDefault="00700626" w:rsidP="001B4C87">
      <w:pPr>
        <w:tabs>
          <w:tab w:val="right" w:pos="9638"/>
        </w:tabs>
        <w:suppressAutoHyphens/>
        <w:ind w:left="-709" w:right="-397"/>
        <w:jc w:val="both"/>
        <w:rPr>
          <w:lang w:eastAsia="ar-SA"/>
        </w:rPr>
      </w:pPr>
      <w:r>
        <w:t xml:space="preserve">            *** Nemokamai – </w:t>
      </w:r>
      <w:r>
        <w:rPr>
          <w:lang w:eastAsia="lt-LT"/>
        </w:rPr>
        <w:t>Anykščių rajono savivaldybės biudžetinėms kultūros įstaigoms;</w:t>
      </w:r>
    </w:p>
    <w:p w14:paraId="75A9342E" w14:textId="77777777" w:rsidR="00045F12" w:rsidRPr="001E6905" w:rsidRDefault="00700626" w:rsidP="001B4C87">
      <w:pPr>
        <w:ind w:right="-397"/>
      </w:pPr>
      <w:r>
        <w:t xml:space="preserve">**** Nuolaidos: antra nuomos </w:t>
      </w:r>
      <w:r w:rsidRPr="001E6905">
        <w:t xml:space="preserve">para </w:t>
      </w:r>
      <w:r w:rsidR="0066087B" w:rsidRPr="001E6905">
        <w:t>–</w:t>
      </w:r>
      <w:r w:rsidRPr="001E6905">
        <w:t xml:space="preserve"> 50 proc., trečia nuomos para </w:t>
      </w:r>
      <w:r w:rsidR="0066087B" w:rsidRPr="001E6905">
        <w:t>–</w:t>
      </w:r>
      <w:r w:rsidRPr="001E6905">
        <w:t xml:space="preserve">  80 proc.</w:t>
      </w:r>
    </w:p>
    <w:p w14:paraId="7743BB0C" w14:textId="77777777" w:rsidR="00045F12" w:rsidRDefault="00045F12" w:rsidP="001B4C87">
      <w:pPr>
        <w:ind w:right="-397"/>
        <w:rPr>
          <w:lang w:eastAsia="lt-LT"/>
        </w:rPr>
      </w:pPr>
      <w:r w:rsidRPr="001E6905">
        <w:rPr>
          <w:lang w:eastAsia="lt-LT"/>
        </w:rPr>
        <w:t>***** Nustatant kainas, jos apvalinamos iki vieno skaičiaus po kablelio</w:t>
      </w:r>
      <w:r>
        <w:rPr>
          <w:lang w:eastAsia="lt-LT"/>
        </w:rPr>
        <w:t>.</w:t>
      </w:r>
    </w:p>
    <w:p w14:paraId="7C6BC2C0" w14:textId="77777777" w:rsidR="0026257F" w:rsidRDefault="0026257F" w:rsidP="001B4C87">
      <w:pPr>
        <w:spacing w:line="360" w:lineRule="auto"/>
        <w:ind w:right="-397"/>
        <w:jc w:val="both"/>
      </w:pPr>
      <w:r>
        <w:rPr>
          <w:lang w:eastAsia="lt-LT"/>
        </w:rPr>
        <w:t>*****</w:t>
      </w:r>
      <w:r>
        <w:t>* Nuolaidos: antram ar daugiau vaikų iš tos pačios šeimos – 50 proc. nuolaida kitam vaikui.</w:t>
      </w:r>
    </w:p>
    <w:p w14:paraId="4D1B48A5" w14:textId="77777777" w:rsidR="00700626" w:rsidRDefault="00700626" w:rsidP="00700626">
      <w:pPr>
        <w:ind w:right="-613"/>
        <w:rPr>
          <w:i/>
          <w:sz w:val="16"/>
        </w:rPr>
      </w:pPr>
      <w:r w:rsidRPr="00700626">
        <w:rPr>
          <w:i/>
          <w:sz w:val="16"/>
        </w:rPr>
        <w:t xml:space="preserve">2019 m. lapkričio 28 d. Anykščių rajono savivaldybės tarybos sprendimo </w:t>
      </w:r>
      <w:bookmarkStart w:id="2" w:name="n_4"/>
      <w:r w:rsidR="004A605C" w:rsidRPr="00291FAE">
        <w:rPr>
          <w:i/>
          <w:sz w:val="16"/>
        </w:rPr>
        <w:t xml:space="preserve">Nr. 1-TS-350 </w:t>
      </w:r>
      <w:bookmarkEnd w:id="2"/>
      <w:r w:rsidRPr="00700626">
        <w:rPr>
          <w:i/>
          <w:sz w:val="16"/>
        </w:rPr>
        <w:t>redakcija</w:t>
      </w:r>
    </w:p>
    <w:p w14:paraId="2ABEB663" w14:textId="77777777" w:rsidR="00045F12" w:rsidRDefault="00045F12" w:rsidP="00700626">
      <w:pPr>
        <w:ind w:right="-613"/>
        <w:rPr>
          <w:i/>
          <w:sz w:val="16"/>
        </w:rPr>
      </w:pPr>
      <w:r w:rsidRPr="00045F12">
        <w:rPr>
          <w:i/>
          <w:sz w:val="16"/>
        </w:rPr>
        <w:t xml:space="preserve">2020 m. spalio 29 d. Anykščių rajono savivaldybės tarybos sprendimo </w:t>
      </w:r>
      <w:bookmarkStart w:id="3" w:name="n_6"/>
      <w:r w:rsidR="008163DA" w:rsidRPr="00291FAE">
        <w:rPr>
          <w:i/>
          <w:sz w:val="16"/>
        </w:rPr>
        <w:t xml:space="preserve">Nr. 1-TS-304 </w:t>
      </w:r>
      <w:bookmarkEnd w:id="3"/>
      <w:r w:rsidRPr="00045F12">
        <w:rPr>
          <w:i/>
          <w:sz w:val="16"/>
        </w:rPr>
        <w:t>redakcija</w:t>
      </w:r>
    </w:p>
    <w:p w14:paraId="7167C2A3" w14:textId="77777777" w:rsidR="0026257F" w:rsidRPr="0026257F" w:rsidRDefault="0026257F" w:rsidP="00700626">
      <w:pPr>
        <w:ind w:right="-613"/>
        <w:rPr>
          <w:i/>
          <w:sz w:val="16"/>
        </w:rPr>
      </w:pPr>
      <w:r w:rsidRPr="0026257F">
        <w:rPr>
          <w:i/>
          <w:sz w:val="16"/>
        </w:rPr>
        <w:t xml:space="preserve">2021 m. gegužės 27 d. Anykščių rajono savivaldybės tarybos sprendimo </w:t>
      </w:r>
      <w:bookmarkStart w:id="4" w:name="n_7"/>
      <w:r w:rsidR="00291FAE" w:rsidRPr="00291FAE">
        <w:rPr>
          <w:i/>
          <w:sz w:val="16"/>
        </w:rPr>
        <w:t xml:space="preserve">Nr. 1-TS-177 </w:t>
      </w:r>
      <w:bookmarkEnd w:id="4"/>
      <w:r w:rsidRPr="0026257F">
        <w:rPr>
          <w:i/>
          <w:sz w:val="16"/>
        </w:rPr>
        <w:t>redakcija</w:t>
      </w:r>
    </w:p>
    <w:p w14:paraId="34A2DCC7" w14:textId="77777777" w:rsidR="00700626" w:rsidRDefault="00700626" w:rsidP="00700626">
      <w:pPr>
        <w:tabs>
          <w:tab w:val="left" w:pos="142"/>
        </w:tabs>
        <w:ind w:right="-613"/>
        <w:rPr>
          <w:i/>
          <w:sz w:val="16"/>
        </w:rPr>
      </w:pPr>
    </w:p>
    <w:p w14:paraId="66FC97FB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35F6249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D4A45C9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56423DC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DC081DF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D42FE69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E26D709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33146CC1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319D04F3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FD3BA23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898C515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7CD6D8E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EF09987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F3ED20C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80CCF88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E825E96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A737396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A262C31" w14:textId="77777777" w:rsidR="00EC2620" w:rsidRDefault="00EC2620" w:rsidP="00EE301A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57A2074" w14:textId="77777777" w:rsidR="00EE301A" w:rsidRPr="00A3449B" w:rsidRDefault="00EE301A" w:rsidP="00EE301A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EE301A">
        <w:rPr>
          <w:b/>
        </w:rPr>
        <w:lastRenderedPageBreak/>
        <w:t>SAVIVALDYBĖS TARYBOS SPRENDIMO 2014 M. KOVO 27 D. NR. 1-TS-129 „DĖL LIUDVIKOS IR STANISLOVO DIDŽIULIŲ VIEŠOSIOS BIBLIOTEKOS TEIKIAMŲ PASLAUGŲ ĮKAINIŲ PATVIRTINIMO“ PAKEITIMO</w:t>
      </w:r>
      <w:r w:rsidR="001E331C">
        <w:rPr>
          <w:b/>
        </w:rPr>
        <w:t>“</w:t>
      </w:r>
    </w:p>
    <w:p w14:paraId="793BD502" w14:textId="77777777" w:rsidR="00EE301A" w:rsidRPr="00A3449B" w:rsidRDefault="00EE301A" w:rsidP="00EE301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A3449B">
        <w:rPr>
          <w:b/>
        </w:rPr>
        <w:t>PROJEKTO AIŠKINAMASIS RAŠTAS</w:t>
      </w:r>
    </w:p>
    <w:p w14:paraId="0767A9E3" w14:textId="77777777" w:rsidR="00EE301A" w:rsidRPr="00A3449B" w:rsidRDefault="00EE301A" w:rsidP="00EE301A">
      <w:pPr>
        <w:ind w:firstLine="720"/>
        <w:jc w:val="both"/>
        <w:rPr>
          <w:b/>
        </w:rPr>
      </w:pPr>
    </w:p>
    <w:p w14:paraId="2EED1C31" w14:textId="77777777" w:rsidR="00EE301A" w:rsidRPr="00A3449B" w:rsidRDefault="00EE301A" w:rsidP="00EE301A">
      <w:pPr>
        <w:tabs>
          <w:tab w:val="left" w:pos="993"/>
        </w:tabs>
        <w:jc w:val="both"/>
        <w:rPr>
          <w:b/>
        </w:rPr>
      </w:pPr>
      <w:r w:rsidRPr="00A3449B">
        <w:rPr>
          <w:b/>
        </w:rPr>
        <w:t>1. Sprendimo projekto tikslai ir uždaviniai:</w:t>
      </w:r>
    </w:p>
    <w:p w14:paraId="595F5C84" w14:textId="77777777" w:rsidR="00EE301A" w:rsidRPr="00A3449B" w:rsidRDefault="00EE301A" w:rsidP="00EE301A">
      <w:pPr>
        <w:tabs>
          <w:tab w:val="left" w:pos="993"/>
        </w:tabs>
        <w:jc w:val="both"/>
        <w:rPr>
          <w:b/>
        </w:rPr>
      </w:pPr>
    </w:p>
    <w:p w14:paraId="3A6D1031" w14:textId="77777777" w:rsidR="005C4769" w:rsidRDefault="00EE301A" w:rsidP="005C4769">
      <w:pPr>
        <w:tabs>
          <w:tab w:val="left" w:pos="993"/>
        </w:tabs>
        <w:spacing w:line="360" w:lineRule="auto"/>
        <w:ind w:firstLine="567"/>
        <w:jc w:val="both"/>
      </w:pPr>
      <w:r w:rsidRPr="00A3449B">
        <w:t xml:space="preserve">Gautas </w:t>
      </w:r>
      <w:r w:rsidR="005C4769" w:rsidRPr="005C4769">
        <w:t xml:space="preserve">Anykščių Liudvikos ir Stanislovo Didžiulių viešosios bibliotekos </w:t>
      </w:r>
      <w:r w:rsidR="005C4769">
        <w:t xml:space="preserve">direktoriaus </w:t>
      </w:r>
      <w:r w:rsidRPr="00A3449B">
        <w:t xml:space="preserve">2021 m. gruodžio </w:t>
      </w:r>
      <w:r w:rsidR="005C4769">
        <w:t>31</w:t>
      </w:r>
      <w:r w:rsidRPr="00A3449B">
        <w:t xml:space="preserve"> d. </w:t>
      </w:r>
      <w:r w:rsidR="005C4769">
        <w:t>raštas</w:t>
      </w:r>
      <w:r w:rsidR="00523ECF">
        <w:t xml:space="preserve"> N</w:t>
      </w:r>
      <w:r w:rsidRPr="00A3449B">
        <w:t>r. S-</w:t>
      </w:r>
      <w:r w:rsidR="005C4769">
        <w:t>270</w:t>
      </w:r>
      <w:r>
        <w:t xml:space="preserve"> </w:t>
      </w:r>
      <w:r w:rsidRPr="00A3449B">
        <w:t>„</w:t>
      </w:r>
      <w:r w:rsidR="005C4769" w:rsidRPr="005C4769">
        <w:t>Dėl mokamų paslaugų įkainių patvirtinimo</w:t>
      </w:r>
      <w:r w:rsidRPr="00A3449B">
        <w:t>“, k</w:t>
      </w:r>
      <w:r w:rsidR="005C4769">
        <w:t>uriame prašoma, atsižvelgiant į</w:t>
      </w:r>
      <w:r w:rsidRPr="00A3449B">
        <w:t xml:space="preserve"> kainų pokytį už elektros energijos sąnaudas, padidėjusį minimalų darbo užmokestį, įrangos nusidėvėjimą, </w:t>
      </w:r>
      <w:r w:rsidR="005C4769">
        <w:t>pa</w:t>
      </w:r>
      <w:r w:rsidR="005C4769" w:rsidRPr="005C4769">
        <w:t>didinti įstaigo</w:t>
      </w:r>
      <w:r w:rsidR="005C4769">
        <w:t>s</w:t>
      </w:r>
      <w:r w:rsidR="005C4769" w:rsidRPr="005C4769">
        <w:t xml:space="preserve"> teikiamų paslaugų įkainius</w:t>
      </w:r>
      <w:r w:rsidR="005C4769">
        <w:t xml:space="preserve">, </w:t>
      </w:r>
      <w:r w:rsidR="005C4769" w:rsidRPr="005C4769">
        <w:t>taip pat įvedamas mažesnis paslaugų įkainis asmenims pateikusiems „Anykštėno</w:t>
      </w:r>
      <w:r w:rsidR="007476F0">
        <w:t>“</w:t>
      </w:r>
      <w:r w:rsidR="005C4769" w:rsidRPr="005C4769">
        <w:t xml:space="preserve"> kortelę</w:t>
      </w:r>
      <w:r w:rsidR="006D3B97">
        <w:t>. Kainos „Anykštėno</w:t>
      </w:r>
      <w:r w:rsidR="007476F0">
        <w:t xml:space="preserve"> kortelės</w:t>
      </w:r>
      <w:r w:rsidR="006D3B97">
        <w:t>“</w:t>
      </w:r>
      <w:r w:rsidR="007476F0">
        <w:t xml:space="preserve"> turėtojams įsigalioja nuo kortelės išdavimo ir naudojimo tvarkos patvirtinimo datos.</w:t>
      </w:r>
    </w:p>
    <w:p w14:paraId="0512F249" w14:textId="77777777" w:rsidR="000613CD" w:rsidRPr="000613CD" w:rsidRDefault="000613CD" w:rsidP="000613CD">
      <w:pPr>
        <w:tabs>
          <w:tab w:val="left" w:pos="993"/>
        </w:tabs>
        <w:spacing w:line="360" w:lineRule="auto"/>
        <w:ind w:firstLine="567"/>
        <w:jc w:val="both"/>
      </w:pPr>
      <w:r w:rsidRPr="000613CD">
        <w:t>Kainos įsigalioja nuo 2022 m.</w:t>
      </w:r>
      <w:r w:rsidR="00543BBE">
        <w:t xml:space="preserve"> vasario 1 d. </w:t>
      </w:r>
    </w:p>
    <w:p w14:paraId="42E57CC3" w14:textId="77777777" w:rsidR="00EE301A" w:rsidRPr="00532A1B" w:rsidRDefault="00270226" w:rsidP="00EE301A">
      <w:pPr>
        <w:tabs>
          <w:tab w:val="left" w:pos="993"/>
        </w:tabs>
        <w:spacing w:line="360" w:lineRule="auto"/>
        <w:ind w:firstLine="567"/>
        <w:jc w:val="both"/>
      </w:pPr>
      <w:r w:rsidRPr="00270226">
        <w:t xml:space="preserve">Anykščių Liudvikos ir Stanislovo Didžiulių viešosios bibliotekos </w:t>
      </w:r>
      <w:r w:rsidR="00EE301A" w:rsidRPr="00A3449B">
        <w:t xml:space="preserve">teikiamų paslaugų kainos patvirtintos </w:t>
      </w:r>
      <w:r w:rsidRPr="00270226">
        <w:rPr>
          <w:bCs/>
        </w:rPr>
        <w:t xml:space="preserve">Anykščių rajono savivaldybės tarybos </w:t>
      </w:r>
      <w:r w:rsidRPr="00270226">
        <w:t>2014</w:t>
      </w:r>
      <w:r w:rsidRPr="00270226">
        <w:rPr>
          <w:bCs/>
        </w:rPr>
        <w:t xml:space="preserve"> m. </w:t>
      </w:r>
      <w:r w:rsidRPr="00270226">
        <w:t>kovo</w:t>
      </w:r>
      <w:r w:rsidRPr="00270226">
        <w:rPr>
          <w:bCs/>
        </w:rPr>
        <w:t xml:space="preserve"> 2</w:t>
      </w:r>
      <w:r w:rsidRPr="00270226">
        <w:t>7</w:t>
      </w:r>
      <w:r w:rsidRPr="00270226">
        <w:rPr>
          <w:bCs/>
        </w:rPr>
        <w:t xml:space="preserve"> d. sprendimu Nr. 1-TS-</w:t>
      </w:r>
      <w:r w:rsidRPr="00270226">
        <w:t>129</w:t>
      </w:r>
      <w:r w:rsidRPr="00270226">
        <w:rPr>
          <w:bCs/>
        </w:rPr>
        <w:t xml:space="preserve"> „Dėl </w:t>
      </w:r>
      <w:r w:rsidRPr="00270226">
        <w:t>Liudvikos ir Stanislovo Didžiulių viešosios bibliotekos teikiamų paslaugų įkainių</w:t>
      </w:r>
      <w:r w:rsidRPr="00270226">
        <w:rPr>
          <w:bCs/>
        </w:rPr>
        <w:t xml:space="preserve"> patvirtinimo</w:t>
      </w:r>
      <w:r w:rsidR="00532A1B">
        <w:t xml:space="preserve">“ paskutinė atlikta redakcija </w:t>
      </w:r>
      <w:r w:rsidR="00532A1B" w:rsidRPr="00532A1B">
        <w:t>2021 m. gegužės 27 d. Nr. 1-TS-177</w:t>
      </w:r>
      <w:r w:rsidR="00532A1B">
        <w:t xml:space="preserve"> redakcija</w:t>
      </w:r>
      <w:r w:rsidR="00A82CD2">
        <w:t>.</w:t>
      </w:r>
      <w:r w:rsidR="00532A1B">
        <w:t xml:space="preserve"> </w:t>
      </w:r>
    </w:p>
    <w:p w14:paraId="78F01F0D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rFonts w:eastAsia="Calibri"/>
          <w:b/>
        </w:rPr>
        <w:t xml:space="preserve">2. </w:t>
      </w:r>
      <w:r w:rsidRPr="00A3449B">
        <w:rPr>
          <w:b/>
        </w:rPr>
        <w:t>Siūlomos teisinio reguliavimo nuostatos ir laukiami rezultatai:</w:t>
      </w:r>
    </w:p>
    <w:p w14:paraId="2EE42A3D" w14:textId="77777777" w:rsidR="00EE301A" w:rsidRPr="00E03FDE" w:rsidRDefault="00EE301A" w:rsidP="00EE301A">
      <w:pPr>
        <w:spacing w:line="360" w:lineRule="auto"/>
        <w:jc w:val="both"/>
      </w:pPr>
      <w:r w:rsidRPr="00A3449B">
        <w:t xml:space="preserve">       D</w:t>
      </w:r>
      <w:r w:rsidR="000F49E1">
        <w:t xml:space="preserve">engiamos </w:t>
      </w:r>
      <w:r w:rsidR="000F49E1" w:rsidRPr="000F49E1">
        <w:t>Anykščių Liudvikos ir Stanislovo Didžiulių viešosios bibliotekos</w:t>
      </w:r>
      <w:r w:rsidRPr="00A3449B">
        <w:t xml:space="preserve"> </w:t>
      </w:r>
      <w:r w:rsidR="000F49E1">
        <w:t xml:space="preserve">išlaidos, </w:t>
      </w:r>
      <w:r w:rsidRPr="00A3449B">
        <w:t>gerėtų įstaigos finansinė padėtis.</w:t>
      </w:r>
      <w:r>
        <w:t xml:space="preserve"> </w:t>
      </w:r>
    </w:p>
    <w:p w14:paraId="02352B06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3. Lėšų poreikis ir šaltiniai:</w:t>
      </w:r>
    </w:p>
    <w:p w14:paraId="4CC035E2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Nereikia.</w:t>
      </w:r>
    </w:p>
    <w:p w14:paraId="04DFFB7F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>
        <w:rPr>
          <w:b/>
        </w:rPr>
        <w:t xml:space="preserve">4. Numatomo teisinio reguliavimo poveikio vertinimo rezultatai, galimos neigiamos priimto </w:t>
      </w:r>
      <w:r w:rsidRPr="00A3449B">
        <w:rPr>
          <w:b/>
        </w:rPr>
        <w:t>sprendimo pasekmės ir kokių priemonių reikėtų imtis, kad tokių pasekmių būtų išvengta:</w:t>
      </w:r>
    </w:p>
    <w:p w14:paraId="1FBFD9D5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Teisinio reguliavimo poveikio vertinimo rezultatai nevertinami. </w:t>
      </w:r>
    </w:p>
    <w:p w14:paraId="1E1477AE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Neigiamų priimto sprendimo pasekmių nenumatoma.</w:t>
      </w:r>
    </w:p>
    <w:p w14:paraId="124003A3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3CD84B3F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</w:t>
      </w:r>
      <w:r w:rsidR="00A82CD2">
        <w:t xml:space="preserve">Keičiamas </w:t>
      </w:r>
      <w:r w:rsidR="00A82CD2" w:rsidRPr="00A82CD2">
        <w:rPr>
          <w:bCs/>
        </w:rPr>
        <w:t xml:space="preserve">Anykščių rajono savivaldybės tarybos </w:t>
      </w:r>
      <w:r w:rsidR="00A82CD2" w:rsidRPr="00A82CD2">
        <w:t>2014</w:t>
      </w:r>
      <w:r w:rsidR="00A82CD2" w:rsidRPr="00A82CD2">
        <w:rPr>
          <w:bCs/>
        </w:rPr>
        <w:t xml:space="preserve"> m. </w:t>
      </w:r>
      <w:r w:rsidR="00A82CD2" w:rsidRPr="00A82CD2">
        <w:t>kovo</w:t>
      </w:r>
      <w:r w:rsidR="00A82CD2" w:rsidRPr="00A82CD2">
        <w:rPr>
          <w:bCs/>
        </w:rPr>
        <w:t xml:space="preserve"> 2</w:t>
      </w:r>
      <w:r w:rsidR="00A82CD2" w:rsidRPr="00A82CD2">
        <w:t>7</w:t>
      </w:r>
      <w:r w:rsidR="003919F9">
        <w:rPr>
          <w:bCs/>
        </w:rPr>
        <w:t xml:space="preserve"> d. sprendimas</w:t>
      </w:r>
      <w:r w:rsidR="00A82CD2" w:rsidRPr="00A82CD2">
        <w:rPr>
          <w:bCs/>
        </w:rPr>
        <w:t xml:space="preserve"> Nr. 1-TS-</w:t>
      </w:r>
      <w:r w:rsidR="00A82CD2" w:rsidRPr="00A82CD2">
        <w:t>129</w:t>
      </w:r>
      <w:r w:rsidR="00A82CD2" w:rsidRPr="00A82CD2">
        <w:rPr>
          <w:bCs/>
        </w:rPr>
        <w:t xml:space="preserve"> „Dėl </w:t>
      </w:r>
      <w:r w:rsidR="00A82CD2" w:rsidRPr="00A82CD2">
        <w:t>Liudvikos ir Stanislovo Didžiulių viešosios bibliotekos teikiamų paslaugų įkainių</w:t>
      </w:r>
      <w:r w:rsidR="00A82CD2" w:rsidRPr="00A82CD2">
        <w:rPr>
          <w:bCs/>
        </w:rPr>
        <w:t xml:space="preserve"> patvirtinimo</w:t>
      </w:r>
      <w:r w:rsidR="00A82CD2" w:rsidRPr="00A82CD2">
        <w:t>“</w:t>
      </w:r>
    </w:p>
    <w:p w14:paraId="50CB9138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6. Sprendimo įgyvendinimo terminai – kas, ką ir kada turėtų atlikti:</w:t>
      </w:r>
    </w:p>
    <w:p w14:paraId="2C8EE950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t xml:space="preserve">       Kultūros, turizmo ir komunikacijos skyriaus </w:t>
      </w:r>
      <w:r w:rsidR="00887E5F">
        <w:t>vyriausiausiasis</w:t>
      </w:r>
      <w:r w:rsidR="00640FED">
        <w:t xml:space="preserve"> </w:t>
      </w:r>
      <w:r w:rsidRPr="00A3449B">
        <w:t>speci</w:t>
      </w:r>
      <w:r w:rsidR="00640FED">
        <w:t>alist</w:t>
      </w:r>
      <w:r w:rsidR="00887E5F">
        <w:t xml:space="preserve">as </w:t>
      </w:r>
      <w:r w:rsidRPr="00A3449B">
        <w:t>iki 202</w:t>
      </w:r>
      <w:r w:rsidR="00BB3394">
        <w:t>2</w:t>
      </w:r>
      <w:r w:rsidRPr="00A3449B">
        <w:t xml:space="preserve"> m. </w:t>
      </w:r>
      <w:r w:rsidR="00BB3394">
        <w:t>sausio</w:t>
      </w:r>
      <w:r w:rsidRPr="00A3449B">
        <w:t xml:space="preserve"> 31 d. </w:t>
      </w:r>
      <w:r w:rsidR="00887E5F">
        <w:t xml:space="preserve">informuoja </w:t>
      </w:r>
      <w:r w:rsidR="00BB3394" w:rsidRPr="00BB3394">
        <w:t>Anykščių Liudvikos ir Stanislovo Didžiulių viešosios bibliotekos</w:t>
      </w:r>
      <w:r w:rsidR="00BB3394">
        <w:t xml:space="preserve"> direktorių </w:t>
      </w:r>
      <w:r w:rsidRPr="00A3449B">
        <w:t>apie priimtą sprendimą.</w:t>
      </w:r>
    </w:p>
    <w:p w14:paraId="01995EFC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lastRenderedPageBreak/>
        <w:t>7. Sprendimo projekto rengimo metu gauti specialistų vertinimai ir išvados:</w:t>
      </w:r>
    </w:p>
    <w:p w14:paraId="73DD9082" w14:textId="77777777" w:rsidR="00EE301A" w:rsidRPr="00A3449B" w:rsidRDefault="00A45D14" w:rsidP="00EE301A">
      <w:pPr>
        <w:spacing w:line="360" w:lineRule="auto"/>
        <w:jc w:val="both"/>
      </w:pPr>
      <w:r>
        <w:t xml:space="preserve">      </w:t>
      </w:r>
      <w:r w:rsidR="00EE301A" w:rsidRPr="00A3449B">
        <w:t>Negauti.</w:t>
      </w:r>
    </w:p>
    <w:p w14:paraId="15FDB674" w14:textId="77777777" w:rsidR="00EE301A" w:rsidRPr="00A3449B" w:rsidRDefault="00EE301A" w:rsidP="00EE301A">
      <w:pPr>
        <w:spacing w:line="360" w:lineRule="auto"/>
        <w:rPr>
          <w:b/>
        </w:rPr>
      </w:pPr>
      <w:r w:rsidRPr="00A3449B">
        <w:rPr>
          <w:b/>
        </w:rPr>
        <w:t>8. Kiti reikalingi pagrindimai, skaičiavimai ir paaiškinimai:</w:t>
      </w:r>
    </w:p>
    <w:p w14:paraId="414D3C75" w14:textId="77777777" w:rsidR="00EE301A" w:rsidRDefault="00A45D14" w:rsidP="00EE301A">
      <w:pPr>
        <w:spacing w:line="360" w:lineRule="auto"/>
      </w:pPr>
      <w:r>
        <w:t xml:space="preserve">      </w:t>
      </w:r>
      <w:r w:rsidR="00C10189">
        <w:t xml:space="preserve">Kainos </w:t>
      </w:r>
      <w:r w:rsidR="00D1210C" w:rsidRPr="00D1210C">
        <w:t xml:space="preserve"> „Anykštėno kortelės“ turėtojams įsigalioja nuo kortelės išdavimo ir naudojimo tvarkos aprašo patvirtinimo datos.</w:t>
      </w:r>
    </w:p>
    <w:p w14:paraId="4B1536CF" w14:textId="77777777" w:rsidR="00EE301A" w:rsidRPr="00A3449B" w:rsidRDefault="00EE301A" w:rsidP="00EE301A">
      <w:pPr>
        <w:spacing w:line="360" w:lineRule="auto"/>
      </w:pPr>
      <w:r w:rsidRPr="00A3449B">
        <w:rPr>
          <w:b/>
        </w:rPr>
        <w:t>9. Sprendimo projekto iniciatoriai ir rengėjai, pranešėjas:</w:t>
      </w:r>
      <w:r w:rsidRPr="00A3449B">
        <w:t xml:space="preserve"> </w:t>
      </w:r>
    </w:p>
    <w:p w14:paraId="07E48908" w14:textId="77777777" w:rsidR="00EE301A" w:rsidRPr="00A3449B" w:rsidRDefault="00A45D14" w:rsidP="00EE301A">
      <w:pPr>
        <w:spacing w:line="360" w:lineRule="auto"/>
      </w:pPr>
      <w:r>
        <w:t xml:space="preserve">    </w:t>
      </w:r>
      <w:r w:rsidR="002A738A">
        <w:t xml:space="preserve"> </w:t>
      </w:r>
      <w:r w:rsidR="00EE301A" w:rsidRPr="00A3449B">
        <w:t xml:space="preserve">Iniciatorius – </w:t>
      </w:r>
      <w:r w:rsidR="00681752" w:rsidRPr="00681752">
        <w:t>Anykščių Liudvikos ir Stanislovo Didžiuli</w:t>
      </w:r>
      <w:r w:rsidR="00681752">
        <w:t>ų viešosios biblioteka</w:t>
      </w:r>
      <w:r w:rsidR="00EE301A" w:rsidRPr="00A3449B">
        <w:t>.</w:t>
      </w:r>
    </w:p>
    <w:p w14:paraId="6569A59C" w14:textId="77777777" w:rsidR="00161DBB" w:rsidRPr="00161DBB" w:rsidRDefault="00A45D14" w:rsidP="00161DBB">
      <w:pPr>
        <w:spacing w:line="360" w:lineRule="auto"/>
      </w:pPr>
      <w:r>
        <w:t xml:space="preserve">     </w:t>
      </w:r>
      <w:r w:rsidR="00161DBB" w:rsidRPr="00161DBB">
        <w:t>Projekto rengėja – Inga Eidrigevičienė, Kultūros, turizmo ir komunikacijos skyriaus vyriausioji specialistė, l. a. vedėjos funkcijas.</w:t>
      </w:r>
    </w:p>
    <w:p w14:paraId="21034A3C" w14:textId="77777777" w:rsidR="00161DBB" w:rsidRPr="00161DBB" w:rsidRDefault="00161DBB" w:rsidP="00161DBB">
      <w:pPr>
        <w:spacing w:line="360" w:lineRule="auto"/>
      </w:pPr>
      <w:r w:rsidRPr="00161DBB">
        <w:t xml:space="preserve">      Pranešėja – Inga Eidrigevičienė, Kultūros, turizmo ir komunikacijos skyriaus vyriausioji specialistė, l. a. vedėjos funkcijas.</w:t>
      </w:r>
    </w:p>
    <w:p w14:paraId="16439D3E" w14:textId="77777777" w:rsidR="00681752" w:rsidRPr="00681752" w:rsidRDefault="00681752" w:rsidP="00161DBB">
      <w:pPr>
        <w:spacing w:line="360" w:lineRule="auto"/>
      </w:pPr>
      <w:r w:rsidRPr="00681752">
        <w:t>.</w:t>
      </w:r>
    </w:p>
    <w:p w14:paraId="3AF404E7" w14:textId="77777777" w:rsidR="00EE301A" w:rsidRDefault="00EE301A" w:rsidP="00681752">
      <w:pPr>
        <w:spacing w:line="360" w:lineRule="auto"/>
        <w:rPr>
          <w:b/>
        </w:rPr>
      </w:pPr>
    </w:p>
    <w:p w14:paraId="3E6CE04B" w14:textId="77777777" w:rsidR="0054586B" w:rsidRDefault="0054586B" w:rsidP="00681752">
      <w:pPr>
        <w:spacing w:line="360" w:lineRule="auto"/>
        <w:rPr>
          <w:b/>
        </w:rPr>
      </w:pPr>
    </w:p>
    <w:p w14:paraId="71E576EF" w14:textId="77777777" w:rsidR="0054586B" w:rsidRDefault="0054586B" w:rsidP="00681752">
      <w:pPr>
        <w:spacing w:line="360" w:lineRule="auto"/>
        <w:rPr>
          <w:b/>
        </w:rPr>
      </w:pPr>
    </w:p>
    <w:p w14:paraId="0B1098ED" w14:textId="77777777" w:rsidR="0054586B" w:rsidRDefault="0054586B" w:rsidP="00681752">
      <w:pPr>
        <w:spacing w:line="360" w:lineRule="auto"/>
        <w:rPr>
          <w:b/>
        </w:rPr>
      </w:pPr>
    </w:p>
    <w:p w14:paraId="16C7775E" w14:textId="77777777" w:rsidR="0054586B" w:rsidRDefault="0054586B" w:rsidP="00681752">
      <w:pPr>
        <w:spacing w:line="360" w:lineRule="auto"/>
        <w:rPr>
          <w:b/>
        </w:rPr>
      </w:pPr>
    </w:p>
    <w:p w14:paraId="7D3B1E9F" w14:textId="77777777" w:rsidR="0054586B" w:rsidRDefault="0054586B" w:rsidP="00681752">
      <w:pPr>
        <w:spacing w:line="360" w:lineRule="auto"/>
        <w:rPr>
          <w:b/>
        </w:rPr>
      </w:pPr>
    </w:p>
    <w:p w14:paraId="6012B2EB" w14:textId="77777777" w:rsidR="0054586B" w:rsidRDefault="0054586B" w:rsidP="00681752">
      <w:pPr>
        <w:spacing w:line="360" w:lineRule="auto"/>
        <w:rPr>
          <w:b/>
        </w:rPr>
      </w:pPr>
    </w:p>
    <w:p w14:paraId="4866D6A2" w14:textId="77777777" w:rsidR="0054586B" w:rsidRDefault="0054586B" w:rsidP="00681752">
      <w:pPr>
        <w:spacing w:line="360" w:lineRule="auto"/>
        <w:rPr>
          <w:b/>
        </w:rPr>
      </w:pPr>
    </w:p>
    <w:p w14:paraId="2C44E8F5" w14:textId="77777777" w:rsidR="0054586B" w:rsidRDefault="0054586B" w:rsidP="00681752">
      <w:pPr>
        <w:spacing w:line="360" w:lineRule="auto"/>
        <w:rPr>
          <w:b/>
        </w:rPr>
      </w:pPr>
    </w:p>
    <w:p w14:paraId="6AA9CC41" w14:textId="77777777" w:rsidR="0054586B" w:rsidRDefault="0054586B" w:rsidP="00681752">
      <w:pPr>
        <w:spacing w:line="360" w:lineRule="auto"/>
        <w:rPr>
          <w:b/>
        </w:rPr>
      </w:pPr>
    </w:p>
    <w:p w14:paraId="0F0DBDDF" w14:textId="77777777" w:rsidR="0054586B" w:rsidRDefault="0054586B" w:rsidP="00681752">
      <w:pPr>
        <w:spacing w:line="360" w:lineRule="auto"/>
        <w:rPr>
          <w:b/>
        </w:rPr>
      </w:pPr>
    </w:p>
    <w:p w14:paraId="1D39C8D7" w14:textId="77777777" w:rsidR="0054586B" w:rsidRDefault="0054586B" w:rsidP="00681752">
      <w:pPr>
        <w:spacing w:line="360" w:lineRule="auto"/>
        <w:rPr>
          <w:b/>
        </w:rPr>
      </w:pPr>
    </w:p>
    <w:p w14:paraId="4CDA95C1" w14:textId="77777777" w:rsidR="0054586B" w:rsidRDefault="0054586B" w:rsidP="00681752">
      <w:pPr>
        <w:spacing w:line="360" w:lineRule="auto"/>
        <w:rPr>
          <w:b/>
        </w:rPr>
      </w:pPr>
    </w:p>
    <w:p w14:paraId="78AFE90C" w14:textId="77777777" w:rsidR="0054586B" w:rsidRDefault="0054586B" w:rsidP="00681752">
      <w:pPr>
        <w:spacing w:line="360" w:lineRule="auto"/>
        <w:rPr>
          <w:b/>
        </w:rPr>
      </w:pPr>
    </w:p>
    <w:p w14:paraId="0F8C6CB2" w14:textId="77777777" w:rsidR="00D3363B" w:rsidRDefault="004275BF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tab/>
        <w:t xml:space="preserve">                                                                                          </w:t>
      </w:r>
    </w:p>
    <w:p w14:paraId="19329B8B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4585E3C9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3C806A04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256FE6AF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50F18923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5D26DB14" w14:textId="77777777" w:rsidR="0002060F" w:rsidRDefault="0002060F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36AF8687" w14:textId="77777777" w:rsidR="0002060F" w:rsidRDefault="0002060F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06C8B0FA" w14:textId="77777777" w:rsidR="0054586B" w:rsidRPr="0054586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lastRenderedPageBreak/>
        <w:tab/>
        <w:t xml:space="preserve">                                                                                                      </w:t>
      </w:r>
      <w:r w:rsidR="0054586B" w:rsidRPr="0054586B">
        <w:rPr>
          <w:b/>
        </w:rPr>
        <w:t>Projekto lyginamasis variantas</w:t>
      </w:r>
    </w:p>
    <w:p w14:paraId="5C3A28AE" w14:textId="77777777" w:rsidR="0054586B" w:rsidRDefault="0054586B" w:rsidP="0054586B">
      <w:pPr>
        <w:spacing w:line="360" w:lineRule="auto"/>
        <w:jc w:val="right"/>
        <w:rPr>
          <w:b/>
        </w:rPr>
      </w:pPr>
    </w:p>
    <w:p w14:paraId="3E378E73" w14:textId="77777777" w:rsidR="007F7B00" w:rsidRDefault="007F7B00" w:rsidP="007F7B00">
      <w:pPr>
        <w:spacing w:line="360" w:lineRule="auto"/>
        <w:jc w:val="center"/>
        <w:rPr>
          <w:b/>
        </w:rPr>
      </w:pPr>
      <w:r w:rsidRPr="007F7B00">
        <w:rPr>
          <w:b/>
        </w:rPr>
        <w:t>ANYKŠČIŲ RAJONO SAVIVALDYBĖS L. IR S. DIDŽIULIŲ VIEŠOSIOS BIBLIOTEKOS TEIKIAMŲ PASLAUGŲ ĮKAINIAI</w:t>
      </w:r>
    </w:p>
    <w:p w14:paraId="7460B98D" w14:textId="77777777" w:rsidR="007F7B00" w:rsidRDefault="007F7B00" w:rsidP="007F7B00">
      <w:pPr>
        <w:spacing w:line="360" w:lineRule="auto"/>
        <w:jc w:val="center"/>
        <w:rPr>
          <w:b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38"/>
        <w:gridCol w:w="1630"/>
        <w:gridCol w:w="1627"/>
        <w:gridCol w:w="1557"/>
        <w:gridCol w:w="1738"/>
      </w:tblGrid>
      <w:tr w:rsidR="00A15C22" w:rsidRPr="007F7B00" w14:paraId="319BA3FD" w14:textId="77777777" w:rsidTr="007F7B00">
        <w:trPr>
          <w:trHeight w:val="6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4604" w14:textId="77777777" w:rsidR="00A15C22" w:rsidRPr="007F7B00" w:rsidRDefault="00A15C22" w:rsidP="007F7B00">
            <w:r w:rsidRPr="007F7B00">
              <w:t>Eil.</w:t>
            </w:r>
          </w:p>
          <w:p w14:paraId="5479E197" w14:textId="77777777" w:rsidR="00A15C22" w:rsidRPr="007F7B00" w:rsidRDefault="00A15C22" w:rsidP="007F7B00">
            <w:r w:rsidRPr="007F7B00"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B66" w14:textId="77777777" w:rsidR="00A15C22" w:rsidRPr="007F7B00" w:rsidRDefault="00A15C22" w:rsidP="007F7B00">
            <w:pPr>
              <w:jc w:val="center"/>
            </w:pPr>
            <w:r w:rsidRPr="007F7B00">
              <w:t>Paslaugos 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752" w14:textId="77777777" w:rsidR="00A15C22" w:rsidRPr="007F7B00" w:rsidRDefault="00A15C22" w:rsidP="007F7B00">
            <w:pPr>
              <w:jc w:val="center"/>
            </w:pPr>
            <w:r w:rsidRPr="007F7B00">
              <w:t>Mato vnt.</w:t>
            </w:r>
          </w:p>
          <w:p w14:paraId="76937ADF" w14:textId="77777777" w:rsidR="00A15C22" w:rsidRPr="007F7B00" w:rsidRDefault="00A15C22" w:rsidP="007F7B0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768" w14:textId="77777777" w:rsidR="00A15C22" w:rsidRPr="007F7B00" w:rsidRDefault="00A15C22" w:rsidP="007F7B00">
            <w:pPr>
              <w:jc w:val="center"/>
            </w:pPr>
            <w:r w:rsidRPr="007F7B00">
              <w:t>Įkainiai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A723" w14:textId="77777777" w:rsidR="00A15C22" w:rsidRPr="007F7B00" w:rsidRDefault="00A15C22" w:rsidP="007F7B00">
            <w:pPr>
              <w:jc w:val="center"/>
            </w:pPr>
            <w:r w:rsidRPr="007F7B00">
              <w:t>Pristatymas1 km/EUR</w:t>
            </w:r>
          </w:p>
          <w:p w14:paraId="2F13D90F" w14:textId="77777777" w:rsidR="00A15C22" w:rsidRPr="007F7B00" w:rsidRDefault="00A15C22" w:rsidP="007F7B0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B25" w14:textId="77777777" w:rsidR="00A15C22" w:rsidRPr="007F7B00" w:rsidRDefault="00622B00" w:rsidP="00622B00">
            <w:pPr>
              <w:jc w:val="center"/>
            </w:pPr>
            <w:r>
              <w:t>Kaina</w:t>
            </w:r>
            <w:r w:rsidR="00A15C22" w:rsidRPr="007F7B00">
              <w:t xml:space="preserve"> su </w:t>
            </w:r>
            <w:r>
              <w:t>„</w:t>
            </w:r>
            <w:r w:rsidR="00A15C22" w:rsidRPr="007F7B00">
              <w:t>Anykštėno kortele</w:t>
            </w:r>
            <w:r>
              <w:t>“</w:t>
            </w:r>
          </w:p>
        </w:tc>
      </w:tr>
      <w:tr w:rsidR="00A15C22" w:rsidRPr="007F7B00" w14:paraId="05E2CA16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791" w14:textId="77777777" w:rsidR="00A15C22" w:rsidRPr="007F7B00" w:rsidRDefault="00A15C22" w:rsidP="007F7B00">
            <w:r w:rsidRPr="007F7B00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8A87" w14:textId="77777777" w:rsidR="00A15C22" w:rsidRPr="007F7B00" w:rsidRDefault="00A15C22" w:rsidP="007F7B00">
            <w:r w:rsidRPr="007F7B00">
              <w:t>Elektroninio skaitytojo pažymėjimo išdavimas</w:t>
            </w:r>
          </w:p>
          <w:p w14:paraId="196D499E" w14:textId="77777777" w:rsidR="00A15C22" w:rsidRPr="007F7B00" w:rsidRDefault="00A15C22" w:rsidP="007F7B00">
            <w:pPr>
              <w:rPr>
                <w:lang w:val="en-US"/>
              </w:rPr>
            </w:pPr>
            <w:r w:rsidRPr="007F7B00">
              <w:t>Suaugusiems******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ED85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C6DA" w14:textId="77777777" w:rsidR="00A15C22" w:rsidRPr="007F7B00" w:rsidRDefault="00A15C22" w:rsidP="007F7B00">
            <w:r w:rsidRPr="007F7B00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9A99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ADBB" w14:textId="77777777" w:rsidR="00A15C22" w:rsidRPr="007F7B00" w:rsidRDefault="00A15C22" w:rsidP="007F7B00"/>
        </w:tc>
      </w:tr>
      <w:tr w:rsidR="00A15C22" w:rsidRPr="007F7B00" w14:paraId="20316FB6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7BA" w14:textId="77777777" w:rsidR="00A15C22" w:rsidRPr="007F7B00" w:rsidRDefault="00A15C22" w:rsidP="007F7B00">
            <w:r w:rsidRPr="007F7B00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5B15" w14:textId="77777777" w:rsidR="00A15C22" w:rsidRPr="007F7B00" w:rsidRDefault="00A15C22" w:rsidP="007F7B00">
            <w:r w:rsidRPr="007F7B00">
              <w:t>Elektroninio skaitytojo pažymėjimo išdavimas</w:t>
            </w:r>
          </w:p>
          <w:p w14:paraId="2103E64F" w14:textId="77777777" w:rsidR="00A15C22" w:rsidRPr="007F7B00" w:rsidRDefault="00A15C22" w:rsidP="007F7B00">
            <w:r w:rsidRPr="007F7B00">
              <w:t>pensininkams,  neįgaliesiems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2896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BB4" w14:textId="77777777" w:rsidR="00A15C22" w:rsidRPr="007F7B00" w:rsidRDefault="00A15C22" w:rsidP="007F7B00">
            <w:r w:rsidRPr="007F7B00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74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8E3" w14:textId="77777777" w:rsidR="00A15C22" w:rsidRPr="007F7B00" w:rsidRDefault="00A15C22" w:rsidP="007F7B00"/>
        </w:tc>
      </w:tr>
      <w:tr w:rsidR="00A15C22" w:rsidRPr="007F7B00" w14:paraId="578E7F01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6B64" w14:textId="77777777" w:rsidR="00A15C22" w:rsidRPr="007F7B00" w:rsidRDefault="00A15C22" w:rsidP="007F7B00">
            <w:r w:rsidRPr="007F7B00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9FBE" w14:textId="77777777" w:rsidR="00A15C22" w:rsidRPr="007F7B00" w:rsidRDefault="00A15C22" w:rsidP="007F7B00">
            <w:r w:rsidRPr="007F7B00">
              <w:t>Dokumentų kopijavimas (A 4 formato 80 g popierius,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E948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DE8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A7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091" w14:textId="77777777" w:rsidR="00A15C22" w:rsidRPr="007F7B00" w:rsidRDefault="00A15C22" w:rsidP="007F7B00"/>
        </w:tc>
      </w:tr>
      <w:tr w:rsidR="00A15C22" w:rsidRPr="007F7B00" w14:paraId="7127097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B86" w14:textId="77777777" w:rsidR="00A15C22" w:rsidRPr="007F7B00" w:rsidRDefault="00A15C22" w:rsidP="007F7B00">
            <w:r w:rsidRPr="007F7B00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536" w14:textId="77777777" w:rsidR="00A15C22" w:rsidRPr="007F7B00" w:rsidRDefault="00A15C22" w:rsidP="007F7B00">
            <w:r w:rsidRPr="007F7B00">
              <w:t>Dokumentų kopijavimas (A 4 formato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7E90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5220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5A1C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BEC2" w14:textId="77777777" w:rsidR="00A15C22" w:rsidRPr="007F7B00" w:rsidRDefault="00A15C22" w:rsidP="007F7B00"/>
        </w:tc>
      </w:tr>
      <w:tr w:rsidR="00A15C22" w:rsidRPr="007F7B00" w14:paraId="7FE3CBF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1724" w14:textId="77777777" w:rsidR="00A15C22" w:rsidRPr="007F7B00" w:rsidRDefault="00A15C22" w:rsidP="007F7B00">
            <w:r w:rsidRPr="007F7B00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6BC2" w14:textId="77777777" w:rsidR="00A15C22" w:rsidRPr="007F7B00" w:rsidRDefault="00A15C22" w:rsidP="007F7B00">
            <w:r w:rsidRPr="007F7B00">
              <w:t>Dokumentų kopijavimas (A 4 formato, spalvotai 80 g popierius1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EDB5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434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4A6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244" w14:textId="77777777" w:rsidR="00A15C22" w:rsidRPr="007F7B00" w:rsidRDefault="00A15C22" w:rsidP="007F7B00"/>
        </w:tc>
      </w:tr>
      <w:tr w:rsidR="00A15C22" w:rsidRPr="007F7B00" w14:paraId="41BC809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F8E9" w14:textId="77777777" w:rsidR="00A15C22" w:rsidRPr="007F7B00" w:rsidRDefault="00A15C22" w:rsidP="007F7B00">
            <w:r w:rsidRPr="007F7B00"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E57A" w14:textId="77777777" w:rsidR="00A15C22" w:rsidRPr="007F7B00" w:rsidRDefault="00A15C22" w:rsidP="007F7B00">
            <w:r w:rsidRPr="007F7B00">
              <w:t>Dokumentų kopijavimas (A 4 formato, spalvotai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4334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D91D" w14:textId="77777777" w:rsidR="00A15C22" w:rsidRPr="007F7B00" w:rsidRDefault="00A15C22" w:rsidP="007F7B00">
            <w:r w:rsidRPr="007F7B00">
              <w:t>0,90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25B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837" w14:textId="77777777" w:rsidR="00A15C22" w:rsidRPr="007F7B00" w:rsidRDefault="00A15C22" w:rsidP="007F7B00"/>
        </w:tc>
      </w:tr>
      <w:tr w:rsidR="00A15C22" w:rsidRPr="007F7B00" w14:paraId="3D847AA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62E3" w14:textId="77777777" w:rsidR="00A15C22" w:rsidRPr="007F7B00" w:rsidRDefault="00A15C22" w:rsidP="007F7B00">
            <w:r w:rsidRPr="007F7B00"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9659" w14:textId="77777777" w:rsidR="00A15C22" w:rsidRPr="007F7B00" w:rsidRDefault="00A15C22" w:rsidP="007F7B00">
            <w:r w:rsidRPr="007F7B00">
              <w:t>Dokumentų kopijavimas (A 3 formato 80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C626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7658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64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D63" w14:textId="77777777" w:rsidR="00A15C22" w:rsidRPr="007F7B00" w:rsidRDefault="00A15C22" w:rsidP="007F7B00"/>
        </w:tc>
      </w:tr>
      <w:tr w:rsidR="00A15C22" w:rsidRPr="007F7B00" w14:paraId="46744DD6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D0F4" w14:textId="77777777" w:rsidR="00A15C22" w:rsidRPr="007F7B00" w:rsidRDefault="00A15C22" w:rsidP="007F7B00">
            <w:r w:rsidRPr="007F7B00"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DF48" w14:textId="77777777" w:rsidR="00A15C22" w:rsidRPr="007F7B00" w:rsidRDefault="00A15C22" w:rsidP="007F7B00">
            <w:r w:rsidRPr="007F7B00">
              <w:t>Dokumentų kopijavimas (A 3 formato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A14E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E024" w14:textId="77777777" w:rsidR="00A15C22" w:rsidRPr="007F7B00" w:rsidRDefault="00A15C22" w:rsidP="007F7B00">
            <w:r w:rsidRPr="007F7B00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E65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72C" w14:textId="77777777" w:rsidR="00A15C22" w:rsidRPr="007F7B00" w:rsidRDefault="00A15C22" w:rsidP="007F7B00"/>
        </w:tc>
      </w:tr>
      <w:tr w:rsidR="00A15C22" w:rsidRPr="007F7B00" w14:paraId="2102A67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630" w14:textId="77777777" w:rsidR="00A15C22" w:rsidRPr="007F7B00" w:rsidRDefault="00A15C22" w:rsidP="007F7B00">
            <w:r w:rsidRPr="007F7B00"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B69" w14:textId="77777777" w:rsidR="00A15C22" w:rsidRPr="007F7B00" w:rsidRDefault="00A15C22" w:rsidP="007F7B00">
            <w:r w:rsidRPr="007F7B00">
              <w:t>Dokumentų kopijavimas (A 3 formato, spalvotai 80 g popierius1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3B3D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9A09" w14:textId="77777777" w:rsidR="00A15C22" w:rsidRPr="007F7B00" w:rsidRDefault="00A15C22" w:rsidP="007F7B00">
            <w:r w:rsidRPr="007F7B00">
              <w:t>1,20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FCF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BA29" w14:textId="77777777" w:rsidR="00A15C22" w:rsidRPr="007F7B00" w:rsidRDefault="00A15C22" w:rsidP="007F7B00"/>
        </w:tc>
      </w:tr>
      <w:tr w:rsidR="00A15C22" w:rsidRPr="007F7B00" w14:paraId="6232CBE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876" w14:textId="77777777" w:rsidR="00A15C22" w:rsidRPr="007F7B00" w:rsidRDefault="00A15C22" w:rsidP="007F7B00">
            <w:r w:rsidRPr="007F7B00"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F0C7" w14:textId="77777777" w:rsidR="00A15C22" w:rsidRPr="007F7B00" w:rsidRDefault="00A15C22" w:rsidP="007F7B00">
            <w:r w:rsidRPr="007F7B00">
              <w:t>Dokumentų kopijavimas (A 3 formato, spalvotai 160 g popierius1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CA26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510" w14:textId="77777777" w:rsidR="00A15C22" w:rsidRPr="007F7B00" w:rsidRDefault="00A15C22" w:rsidP="007F7B00">
            <w:r w:rsidRPr="007F7B00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7C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799" w14:textId="77777777" w:rsidR="00A15C22" w:rsidRPr="007F7B00" w:rsidRDefault="00A15C22" w:rsidP="007F7B00"/>
        </w:tc>
      </w:tr>
      <w:tr w:rsidR="00A15C22" w:rsidRPr="007F7B00" w14:paraId="3B0E8E4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FF02" w14:textId="77777777" w:rsidR="00A15C22" w:rsidRPr="007F7B00" w:rsidRDefault="00A15C22" w:rsidP="007F7B00">
            <w:r w:rsidRPr="007F7B00"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E25F" w14:textId="77777777" w:rsidR="00A15C22" w:rsidRPr="007F7B00" w:rsidRDefault="00A15C22" w:rsidP="007F7B00">
            <w:r w:rsidRPr="007F7B00">
              <w:t xml:space="preserve">Dokumentų skenavimas į PDF arba JPG formatą (į kliento laikmeną arba siuntimas el. paštu A 4 formato, 1 lapo 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068A" w14:textId="77777777" w:rsidR="00A15C22" w:rsidRPr="007F7B00" w:rsidRDefault="00A15C22" w:rsidP="007F7B00">
            <w:r w:rsidRPr="007F7B00"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688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268C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C36" w14:textId="77777777" w:rsidR="00A15C22" w:rsidRPr="007F7B00" w:rsidRDefault="00A15C22" w:rsidP="007F7B00"/>
        </w:tc>
      </w:tr>
      <w:tr w:rsidR="00A15C22" w:rsidRPr="007F7B00" w14:paraId="08992FA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FA9B" w14:textId="77777777" w:rsidR="00A15C22" w:rsidRPr="007F7B00" w:rsidRDefault="00A15C22" w:rsidP="007F7B00">
            <w:r w:rsidRPr="007F7B00"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EAB7" w14:textId="77777777" w:rsidR="00A15C22" w:rsidRPr="007F7B00" w:rsidRDefault="00A15C22" w:rsidP="007F7B00">
            <w:r w:rsidRPr="007F7B00">
              <w:t xml:space="preserve">Dokumentų skenavimas į PDF arba JPG formatą (į kliento laikmeną arba siuntimas el. paštu A 3 formato, 1 lapo </w:t>
            </w:r>
            <w:r w:rsidRPr="007F7B00">
              <w:lastRenderedPageBreak/>
              <w:t xml:space="preserve">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6997" w14:textId="77777777" w:rsidR="00A15C22" w:rsidRPr="007F7B00" w:rsidRDefault="00A15C22" w:rsidP="007F7B00">
            <w:r w:rsidRPr="007F7B00">
              <w:lastRenderedPageBreak/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8A1D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695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920" w14:textId="77777777" w:rsidR="00A15C22" w:rsidRPr="007F7B00" w:rsidRDefault="00A15C22" w:rsidP="007F7B00"/>
        </w:tc>
      </w:tr>
      <w:tr w:rsidR="00A15C22" w:rsidRPr="007F7B00" w14:paraId="4D3A4DD0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02BF" w14:textId="77777777" w:rsidR="00A15C22" w:rsidRPr="007F7B00" w:rsidRDefault="00A15C22" w:rsidP="007F7B00">
            <w:r w:rsidRPr="007F7B00"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3FBE" w14:textId="77777777" w:rsidR="00A15C22" w:rsidRPr="007F7B00" w:rsidRDefault="00A15C22" w:rsidP="007F7B00">
            <w:r w:rsidRPr="007F7B00">
              <w:t>Dokumentų pristatymas (siuntimas faksu, A 4 formato)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144C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6AE5" w14:textId="77777777" w:rsidR="00A15C22" w:rsidRPr="007F7B00" w:rsidRDefault="00A15C22" w:rsidP="007F7B00">
            <w:r w:rsidRPr="007F7B00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161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613" w14:textId="77777777" w:rsidR="00A15C22" w:rsidRPr="007F7B00" w:rsidRDefault="00A15C22" w:rsidP="007F7B00"/>
        </w:tc>
      </w:tr>
      <w:tr w:rsidR="00A15C22" w:rsidRPr="007F7B00" w14:paraId="309A852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0897" w14:textId="77777777" w:rsidR="00A15C22" w:rsidRPr="007F7B00" w:rsidRDefault="00A15C22" w:rsidP="007F7B00">
            <w:r w:rsidRPr="007F7B00"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7581" w14:textId="77777777" w:rsidR="00A15C22" w:rsidRPr="007F7B00" w:rsidRDefault="00A15C22" w:rsidP="007F7B00">
            <w:r w:rsidRPr="007F7B00">
              <w:t xml:space="preserve">Bibliografinių sąrašų ir rodyklių pagal individualią užklausą sudarymas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97E0" w14:textId="77777777" w:rsidR="00A15C22" w:rsidRPr="007F7B00" w:rsidRDefault="00A15C22" w:rsidP="007F7B00">
            <w:r w:rsidRPr="007F7B00">
              <w:t>1 įrašas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4730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BF9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9B7" w14:textId="77777777" w:rsidR="00A15C22" w:rsidRPr="007F7B00" w:rsidRDefault="00A15C22" w:rsidP="007F7B00"/>
        </w:tc>
      </w:tr>
      <w:tr w:rsidR="00A15C22" w:rsidRPr="007F7B00" w14:paraId="1E53B746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1C4A" w14:textId="77777777" w:rsidR="00A15C22" w:rsidRPr="007F7B00" w:rsidRDefault="00A15C22" w:rsidP="007F7B00">
            <w:r w:rsidRPr="007F7B00"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0FE8" w14:textId="77777777" w:rsidR="00A15C22" w:rsidRPr="007F7B00" w:rsidRDefault="00A15C22" w:rsidP="007F7B00">
            <w:r w:rsidRPr="007F7B00">
              <w:t>Atrankinės informacijos paslaugų teikimas pagal  užsakymą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CFF" w14:textId="77777777" w:rsidR="00A15C22" w:rsidRPr="007F7B00" w:rsidRDefault="00A15C22" w:rsidP="007F7B00">
            <w:r w:rsidRPr="007F7B00">
              <w:t>1 val.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F3D4" w14:textId="77777777" w:rsidR="00A15C22" w:rsidRPr="007F7B00" w:rsidRDefault="00A15C22" w:rsidP="007F7B00">
            <w:r w:rsidRPr="007F7B00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08A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4A3" w14:textId="77777777" w:rsidR="00A15C22" w:rsidRPr="007F7B00" w:rsidRDefault="00A15C22" w:rsidP="007F7B00"/>
        </w:tc>
      </w:tr>
      <w:tr w:rsidR="00A15C22" w:rsidRPr="007F7B00" w14:paraId="61B543E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CBE7" w14:textId="77777777" w:rsidR="00A15C22" w:rsidRPr="007F7B00" w:rsidRDefault="00A15C22" w:rsidP="007F7B00">
            <w:r w:rsidRPr="007F7B00"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DBC" w14:textId="77777777" w:rsidR="00A15C22" w:rsidRPr="007F7B00" w:rsidRDefault="00A15C22" w:rsidP="007F7B00">
            <w:r w:rsidRPr="007F7B00">
              <w:t>Dokumentų įrišimas perforavimo būdu iki A4 formato:</w:t>
            </w:r>
          </w:p>
          <w:p w14:paraId="024A6D59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DB6" w14:textId="77777777" w:rsidR="00A15C22" w:rsidRPr="007F7B00" w:rsidRDefault="00A15C22" w:rsidP="007F7B00">
            <w:r w:rsidRPr="007F7B00">
              <w:t>iki 25 lapų</w:t>
            </w:r>
          </w:p>
          <w:p w14:paraId="621C39AA" w14:textId="77777777" w:rsidR="00A15C22" w:rsidRPr="007F7B00" w:rsidRDefault="00A15C22" w:rsidP="007F7B00">
            <w:r w:rsidRPr="007F7B00">
              <w:t>iki 45 lapų</w:t>
            </w:r>
          </w:p>
          <w:p w14:paraId="6FDD2AE9" w14:textId="77777777" w:rsidR="00A15C22" w:rsidRPr="007F7B00" w:rsidRDefault="00A15C22" w:rsidP="007F7B00">
            <w:r w:rsidRPr="007F7B00">
              <w:t>iki 65 lapų</w:t>
            </w:r>
          </w:p>
          <w:p w14:paraId="12C42C07" w14:textId="77777777" w:rsidR="00A15C22" w:rsidRPr="007F7B00" w:rsidRDefault="00A15C22" w:rsidP="007F7B00">
            <w:r w:rsidRPr="007F7B00">
              <w:t>iki 100 lapų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3EE" w14:textId="77777777" w:rsidR="00A15C22" w:rsidRPr="007F7B00" w:rsidRDefault="00A15C22" w:rsidP="007F7B00">
            <w:r w:rsidRPr="007F7B00">
              <w:t>0,80 EUR</w:t>
            </w:r>
          </w:p>
          <w:p w14:paraId="5CD86B74" w14:textId="77777777" w:rsidR="00A15C22" w:rsidRPr="007F7B00" w:rsidRDefault="00A15C22" w:rsidP="007F7B00">
            <w:r w:rsidRPr="007F7B00">
              <w:t>1,10 EUR</w:t>
            </w:r>
          </w:p>
          <w:p w14:paraId="759F319B" w14:textId="77777777" w:rsidR="00A15C22" w:rsidRPr="007F7B00" w:rsidRDefault="00A15C22" w:rsidP="007F7B00">
            <w:r w:rsidRPr="007F7B00">
              <w:t>1,40 EUR</w:t>
            </w:r>
          </w:p>
          <w:p w14:paraId="773EF9CC" w14:textId="77777777" w:rsidR="00A15C22" w:rsidRPr="007F7B00" w:rsidRDefault="00A15C22" w:rsidP="007F7B00">
            <w:r w:rsidRPr="007F7B00">
              <w:t>1,60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5E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7D0" w14:textId="77777777" w:rsidR="00A15C22" w:rsidRPr="007F7B00" w:rsidRDefault="00A15C22" w:rsidP="007F7B00"/>
        </w:tc>
      </w:tr>
      <w:tr w:rsidR="00A15C22" w:rsidRPr="007F7B00" w14:paraId="3B932C7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9B04" w14:textId="77777777" w:rsidR="00A15C22" w:rsidRPr="007F7B00" w:rsidRDefault="00A15C22" w:rsidP="007F7B00">
            <w:r w:rsidRPr="007F7B00"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999C" w14:textId="77777777" w:rsidR="00A15C22" w:rsidRPr="007F7B00" w:rsidRDefault="00A15C22" w:rsidP="007F7B00">
            <w:r w:rsidRPr="007F7B00">
              <w:t xml:space="preserve">Garso dokumentų perrašymas (kopijavimas tuo pačiu formatu)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F25" w14:textId="77777777" w:rsidR="00A15C22" w:rsidRPr="007F7B00" w:rsidRDefault="00A15C22" w:rsidP="007F7B00">
            <w:r w:rsidRPr="007F7B00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F521" w14:textId="77777777" w:rsidR="00A15C22" w:rsidRPr="007F7B00" w:rsidRDefault="00A15C22" w:rsidP="007F7B00">
            <w:r w:rsidRPr="007F7B00">
              <w:t>0,05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94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5FF" w14:textId="77777777" w:rsidR="00A15C22" w:rsidRPr="007F7B00" w:rsidRDefault="00A15C22" w:rsidP="007F7B00"/>
        </w:tc>
      </w:tr>
      <w:tr w:rsidR="00A15C22" w:rsidRPr="007F7B00" w14:paraId="0556DE1D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A3FC" w14:textId="77777777" w:rsidR="00A15C22" w:rsidRPr="007F7B00" w:rsidRDefault="00A15C22" w:rsidP="007F7B00">
            <w:r w:rsidRPr="007F7B00"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B597" w14:textId="77777777" w:rsidR="00A15C22" w:rsidRPr="007F7B00" w:rsidRDefault="00A15C22" w:rsidP="007F7B00">
            <w:r w:rsidRPr="007F7B00">
              <w:t xml:space="preserve">Garso dokumentų  perrašymas (konvertavimas į kitą formatą)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40CB" w14:textId="77777777" w:rsidR="00A15C22" w:rsidRPr="007F7B00" w:rsidRDefault="00A15C22" w:rsidP="007F7B00">
            <w:r w:rsidRPr="007F7B00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648B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632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3DD" w14:textId="77777777" w:rsidR="00A15C22" w:rsidRPr="007F7B00" w:rsidRDefault="00A15C22" w:rsidP="007F7B00"/>
        </w:tc>
      </w:tr>
      <w:tr w:rsidR="00A15C22" w:rsidRPr="007F7B00" w14:paraId="72264B4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B66E" w14:textId="77777777" w:rsidR="00A15C22" w:rsidRPr="007F7B00" w:rsidRDefault="00A15C22" w:rsidP="007F7B00">
            <w:r w:rsidRPr="007F7B00"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8721" w14:textId="77777777" w:rsidR="00A15C22" w:rsidRPr="007F7B00" w:rsidRDefault="00A15C22" w:rsidP="007F7B00">
            <w:r w:rsidRPr="007F7B00">
              <w:t xml:space="preserve">Informacijos kopijavimas į skaitmenines laikmenas (CD, DVD)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FDB" w14:textId="77777777" w:rsidR="00A15C22" w:rsidRPr="007F7B00" w:rsidRDefault="00A15C22" w:rsidP="007F7B00">
            <w:r w:rsidRPr="007F7B00">
              <w:t>1 CD/DVD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6992" w14:textId="77777777" w:rsidR="00A15C22" w:rsidRPr="007F7B00" w:rsidRDefault="00A15C22" w:rsidP="007F7B00">
            <w:r w:rsidRPr="007F7B00">
              <w:t>1,50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4AD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1B5A" w14:textId="77777777" w:rsidR="00A15C22" w:rsidRPr="007F7B00" w:rsidRDefault="00A15C22" w:rsidP="007F7B00"/>
        </w:tc>
      </w:tr>
      <w:tr w:rsidR="00A15C22" w:rsidRPr="007F7B00" w14:paraId="6B1E3F0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8956" w14:textId="77777777" w:rsidR="00A15C22" w:rsidRPr="007F7B00" w:rsidRDefault="00A15C22" w:rsidP="007F7B00">
            <w:r w:rsidRPr="007F7B00"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8347" w14:textId="77777777" w:rsidR="00A15C22" w:rsidRPr="007F7B00" w:rsidRDefault="00A15C22" w:rsidP="007F7B00">
            <w:r w:rsidRPr="007F7B00">
              <w:t>Dokumentų  laminavimas, celofanavimas:</w:t>
            </w:r>
          </w:p>
          <w:p w14:paraId="26B12F3C" w14:textId="77777777" w:rsidR="00A15C22" w:rsidRPr="007F7B00" w:rsidRDefault="00A15C22" w:rsidP="007F7B00">
            <w:r w:rsidRPr="007F7B00">
              <w:t>A3 formato</w:t>
            </w:r>
          </w:p>
          <w:p w14:paraId="766DCE9C" w14:textId="77777777" w:rsidR="00A15C22" w:rsidRPr="007F7B00" w:rsidRDefault="00A15C22" w:rsidP="007F7B00">
            <w:r w:rsidRPr="007F7B00">
              <w:t>A4 formato</w:t>
            </w:r>
          </w:p>
          <w:p w14:paraId="6D9C3141" w14:textId="77777777" w:rsidR="00A15C22" w:rsidRPr="007F7B00" w:rsidRDefault="00A15C22" w:rsidP="007F7B00">
            <w:r w:rsidRPr="007F7B00">
              <w:t>A5 formato</w:t>
            </w:r>
          </w:p>
          <w:p w14:paraId="1C1A6AC0" w14:textId="77777777" w:rsidR="00A15C22" w:rsidRPr="007F7B00" w:rsidRDefault="00A15C22" w:rsidP="007F7B00">
            <w:r w:rsidRPr="007F7B00">
              <w:t>A6 formato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FD06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EA3" w14:textId="77777777" w:rsidR="00A15C22" w:rsidRPr="007F7B00" w:rsidRDefault="00A15C22" w:rsidP="007F7B00"/>
          <w:p w14:paraId="40188CCA" w14:textId="77777777" w:rsidR="00A15C22" w:rsidRPr="007F7B00" w:rsidRDefault="00A15C22" w:rsidP="007F7B00">
            <w:r w:rsidRPr="007F7B00">
              <w:t>1,50 EUR</w:t>
            </w:r>
          </w:p>
          <w:p w14:paraId="08DDF89A" w14:textId="77777777" w:rsidR="00A15C22" w:rsidRPr="007F7B00" w:rsidRDefault="00A15C22" w:rsidP="007F7B00">
            <w:r w:rsidRPr="007F7B00">
              <w:t>1,10 EUR</w:t>
            </w:r>
          </w:p>
          <w:p w14:paraId="4696EFE8" w14:textId="77777777" w:rsidR="00A15C22" w:rsidRPr="007F7B00" w:rsidRDefault="00A15C22" w:rsidP="007F7B00">
            <w:r w:rsidRPr="007F7B00">
              <w:t>0,80 EUR</w:t>
            </w:r>
          </w:p>
          <w:p w14:paraId="277E6775" w14:textId="77777777" w:rsidR="00A15C22" w:rsidRPr="007F7B00" w:rsidRDefault="00A15C22" w:rsidP="007F7B00">
            <w:r w:rsidRPr="007F7B00">
              <w:t>0,50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49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52" w14:textId="77777777" w:rsidR="00A15C22" w:rsidRPr="007F7B00" w:rsidRDefault="00A15C22" w:rsidP="007F7B00"/>
        </w:tc>
      </w:tr>
      <w:tr w:rsidR="00A15C22" w:rsidRPr="007F7B00" w14:paraId="2CB8F7D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9B69" w14:textId="77777777" w:rsidR="00A15C22" w:rsidRPr="007F7B00" w:rsidRDefault="00A15C22" w:rsidP="007F7B00">
            <w:r w:rsidRPr="007F7B00"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BBED" w14:textId="77777777" w:rsidR="00A15C22" w:rsidRPr="007F7B00" w:rsidRDefault="00A15C22" w:rsidP="007F7B00">
            <w:r w:rsidRPr="007F7B00">
              <w:t>Spaudinių skolinimas iš kitų bibliotekų – tarpbibliotekinio abonemento (TBA) užsakymas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3018" w14:textId="77777777" w:rsidR="00A15C22" w:rsidRPr="007F7B00" w:rsidRDefault="00A15C22" w:rsidP="007F7B00">
            <w:r w:rsidRPr="007F7B00">
              <w:t>1 dokumentas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CDA8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DB4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AA8" w14:textId="77777777" w:rsidR="00A15C22" w:rsidRPr="007F7B00" w:rsidRDefault="00A15C22" w:rsidP="007F7B00"/>
        </w:tc>
      </w:tr>
      <w:tr w:rsidR="00A15C22" w:rsidRPr="007F7B00" w14:paraId="43AB4BD8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167E" w14:textId="77777777" w:rsidR="00A15C22" w:rsidRPr="007F7B00" w:rsidRDefault="00A15C22" w:rsidP="007F7B00">
            <w:r w:rsidRPr="007F7B00">
              <w:t>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CC80" w14:textId="77777777" w:rsidR="00A15C22" w:rsidRPr="007F7B00" w:rsidRDefault="00A15C22" w:rsidP="007F7B00">
            <w:r w:rsidRPr="007F7B00">
              <w:t>Edukacinė programa;</w:t>
            </w:r>
          </w:p>
          <w:p w14:paraId="1DD8ED1F" w14:textId="77777777" w:rsidR="00A15C22" w:rsidRDefault="00A15C22" w:rsidP="007F7B00"/>
          <w:p w14:paraId="260D6E98" w14:textId="77777777" w:rsidR="00A15C22" w:rsidRDefault="00A15C22" w:rsidP="007F7B00">
            <w:r w:rsidRPr="007F7B00">
              <w:t xml:space="preserve">Istorijos dvarelio ekspozicijos </w:t>
            </w:r>
          </w:p>
          <w:p w14:paraId="6C5876C3" w14:textId="77777777" w:rsidR="00A15C22" w:rsidRPr="007F7B00" w:rsidRDefault="00A15C22" w:rsidP="007F7B00">
            <w:r w:rsidRPr="007F7B00">
              <w:t>lankymas su gido paslauga</w:t>
            </w:r>
          </w:p>
          <w:p w14:paraId="18D103DD" w14:textId="77777777" w:rsidR="00A15C22" w:rsidRDefault="00A15C22" w:rsidP="007F7B00"/>
          <w:p w14:paraId="258DF3DA" w14:textId="77777777" w:rsidR="00A15C22" w:rsidRPr="007F7B00" w:rsidRDefault="00A15C22" w:rsidP="007F7B00">
            <w:r w:rsidRPr="007F7B00">
              <w:t>Savarankiškai be gido paslaugos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BF5F" w14:textId="77777777" w:rsidR="00A15C22" w:rsidRPr="007F7B00" w:rsidRDefault="00A15C22" w:rsidP="007F7B00">
            <w:r w:rsidRPr="007F7B00">
              <w:t>1 asmuo *</w:t>
            </w:r>
          </w:p>
          <w:p w14:paraId="504A7CCC" w14:textId="77777777" w:rsidR="00A15C22" w:rsidRPr="007F7B00" w:rsidRDefault="00A15C22" w:rsidP="007F7B00"/>
          <w:p w14:paraId="54A27D6B" w14:textId="77777777" w:rsidR="00A15C22" w:rsidRPr="007F7B00" w:rsidRDefault="00A15C22" w:rsidP="007F7B00"/>
          <w:p w14:paraId="78B24D81" w14:textId="77777777" w:rsidR="00A15C22" w:rsidRPr="007F7B00" w:rsidRDefault="00A15C22" w:rsidP="007F7B00"/>
          <w:p w14:paraId="6B5453AF" w14:textId="77777777" w:rsidR="00C57DF4" w:rsidRDefault="00C57DF4" w:rsidP="007F7B00"/>
          <w:p w14:paraId="1D1B4A4D" w14:textId="77777777" w:rsidR="00A15C22" w:rsidRPr="007F7B00" w:rsidRDefault="00A15C22" w:rsidP="007F7B00">
            <w:r w:rsidRPr="007F7B00">
              <w:t>Šeimos bilietas (su gidu) **</w:t>
            </w:r>
          </w:p>
          <w:p w14:paraId="3AFE2AD7" w14:textId="77777777" w:rsidR="00A15C22" w:rsidRDefault="00A15C22" w:rsidP="007F7B00"/>
          <w:p w14:paraId="43BE3CCB" w14:textId="77777777" w:rsidR="00A15C22" w:rsidRPr="007F7B00" w:rsidRDefault="00A15C22" w:rsidP="007F7B00">
            <w:r w:rsidRPr="007F7B00">
              <w:t>Papildomas vaikas su šeimos bilietu</w:t>
            </w:r>
          </w:p>
          <w:p w14:paraId="742F048B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4FAB" w14:textId="77777777" w:rsidR="00A15C22" w:rsidRPr="007F7B00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2,00 EUR</w:t>
            </w:r>
          </w:p>
          <w:p w14:paraId="67D320AB" w14:textId="77777777" w:rsidR="00A15C22" w:rsidRPr="00B14691" w:rsidRDefault="00A15C22" w:rsidP="00B14691">
            <w:pPr>
              <w:rPr>
                <w:b/>
              </w:rPr>
            </w:pPr>
            <w:r w:rsidRPr="00B14691">
              <w:rPr>
                <w:b/>
              </w:rPr>
              <w:t>4,00 EUR</w:t>
            </w:r>
          </w:p>
          <w:p w14:paraId="29994040" w14:textId="77777777" w:rsidR="00A15C22" w:rsidRDefault="00A15C22" w:rsidP="007F7B00"/>
          <w:p w14:paraId="7742A1F3" w14:textId="77777777" w:rsidR="00C27B2E" w:rsidRPr="007F7B00" w:rsidRDefault="00C27B2E" w:rsidP="007F7B00">
            <w:pPr>
              <w:rPr>
                <w:b/>
              </w:rPr>
            </w:pPr>
            <w:r w:rsidRPr="00C27B2E">
              <w:rPr>
                <w:b/>
              </w:rPr>
              <w:t>4,00 EUR</w:t>
            </w:r>
          </w:p>
          <w:p w14:paraId="524BEB26" w14:textId="77777777" w:rsidR="00A15C22" w:rsidRPr="007F7B00" w:rsidRDefault="00A15C22" w:rsidP="007F7B00"/>
          <w:p w14:paraId="45890505" w14:textId="77777777" w:rsidR="00A15C22" w:rsidRPr="007F7B00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7,00 EUR</w:t>
            </w:r>
          </w:p>
          <w:p w14:paraId="34926017" w14:textId="77777777" w:rsidR="00A15C22" w:rsidRPr="00B14691" w:rsidRDefault="00A15C22" w:rsidP="007F7B00">
            <w:pPr>
              <w:rPr>
                <w:b/>
              </w:rPr>
            </w:pPr>
            <w:r w:rsidRPr="00B14691">
              <w:rPr>
                <w:b/>
              </w:rPr>
              <w:t>10,00 EUR</w:t>
            </w:r>
          </w:p>
          <w:p w14:paraId="6E7D32EF" w14:textId="77777777" w:rsidR="00A15C22" w:rsidRDefault="00A15C22" w:rsidP="007F7B00"/>
          <w:p w14:paraId="54180032" w14:textId="77777777" w:rsidR="00A15C22" w:rsidRDefault="00A15C22" w:rsidP="007F7B00">
            <w:pPr>
              <w:rPr>
                <w:b/>
              </w:rPr>
            </w:pPr>
          </w:p>
          <w:p w14:paraId="37CC644B" w14:textId="77777777" w:rsidR="00A15C22" w:rsidRPr="007F7B00" w:rsidRDefault="00A15C22" w:rsidP="007F7B00">
            <w:pPr>
              <w:rPr>
                <w:b/>
              </w:rPr>
            </w:pPr>
            <w:r w:rsidRPr="00B14691">
              <w:rPr>
                <w:b/>
              </w:rPr>
              <w:t>3</w:t>
            </w:r>
            <w:r>
              <w:rPr>
                <w:b/>
              </w:rPr>
              <w:t>,00</w:t>
            </w:r>
            <w:r w:rsidRPr="00B14691">
              <w:rPr>
                <w:b/>
              </w:rPr>
              <w:t xml:space="preserve">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AD4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38BA" w14:textId="77777777" w:rsidR="00A15C22" w:rsidRPr="009811A5" w:rsidRDefault="009811A5" w:rsidP="007F7B00">
            <w:pPr>
              <w:rPr>
                <w:b/>
              </w:rPr>
            </w:pPr>
            <w:r w:rsidRPr="009811A5">
              <w:rPr>
                <w:b/>
              </w:rPr>
              <w:t>2,00 EUR</w:t>
            </w:r>
          </w:p>
          <w:p w14:paraId="43A21CE0" w14:textId="77777777" w:rsidR="009811A5" w:rsidRPr="009811A5" w:rsidRDefault="009811A5" w:rsidP="007F7B00">
            <w:pPr>
              <w:rPr>
                <w:b/>
              </w:rPr>
            </w:pPr>
          </w:p>
          <w:p w14:paraId="3D3A8708" w14:textId="77777777" w:rsidR="009811A5" w:rsidRPr="009811A5" w:rsidRDefault="009811A5" w:rsidP="007F7B00">
            <w:pPr>
              <w:rPr>
                <w:b/>
              </w:rPr>
            </w:pPr>
          </w:p>
          <w:p w14:paraId="095B0697" w14:textId="77777777" w:rsidR="009811A5" w:rsidRPr="009811A5" w:rsidRDefault="009811A5" w:rsidP="007F7B00">
            <w:pPr>
              <w:rPr>
                <w:b/>
              </w:rPr>
            </w:pPr>
            <w:r w:rsidRPr="009811A5">
              <w:rPr>
                <w:b/>
              </w:rPr>
              <w:t>2,00 EUR</w:t>
            </w:r>
          </w:p>
          <w:p w14:paraId="041889AE" w14:textId="77777777" w:rsidR="009811A5" w:rsidRPr="009811A5" w:rsidRDefault="009811A5" w:rsidP="007F7B00">
            <w:pPr>
              <w:rPr>
                <w:b/>
              </w:rPr>
            </w:pPr>
          </w:p>
          <w:p w14:paraId="3C667BE1" w14:textId="77777777" w:rsidR="009811A5" w:rsidRPr="009811A5" w:rsidRDefault="009811A5" w:rsidP="007F7B00">
            <w:pPr>
              <w:rPr>
                <w:b/>
              </w:rPr>
            </w:pPr>
          </w:p>
          <w:p w14:paraId="42AB2BE6" w14:textId="77777777" w:rsidR="00A15C22" w:rsidRPr="009811A5" w:rsidRDefault="009811A5" w:rsidP="007F7B00">
            <w:pPr>
              <w:rPr>
                <w:b/>
              </w:rPr>
            </w:pPr>
            <w:r w:rsidRPr="009811A5">
              <w:rPr>
                <w:b/>
              </w:rPr>
              <w:t>5,00 EUR</w:t>
            </w:r>
          </w:p>
          <w:p w14:paraId="3BBFE322" w14:textId="77777777" w:rsidR="00A15C22" w:rsidRPr="009811A5" w:rsidRDefault="00A15C22" w:rsidP="007F7B00">
            <w:pPr>
              <w:rPr>
                <w:b/>
              </w:rPr>
            </w:pPr>
          </w:p>
          <w:p w14:paraId="4B795B41" w14:textId="77777777" w:rsidR="00A15C22" w:rsidRPr="009811A5" w:rsidRDefault="00A15C22" w:rsidP="007F7B00">
            <w:pPr>
              <w:rPr>
                <w:b/>
              </w:rPr>
            </w:pPr>
          </w:p>
          <w:p w14:paraId="09AEA688" w14:textId="77777777" w:rsidR="009811A5" w:rsidRPr="009811A5" w:rsidRDefault="009811A5" w:rsidP="007F7B00">
            <w:pPr>
              <w:rPr>
                <w:b/>
              </w:rPr>
            </w:pPr>
            <w:r w:rsidRPr="009811A5">
              <w:rPr>
                <w:b/>
              </w:rPr>
              <w:t>1,50 EUR</w:t>
            </w:r>
          </w:p>
          <w:p w14:paraId="0C3761B0" w14:textId="77777777" w:rsidR="00A15C22" w:rsidRPr="007F7B00" w:rsidRDefault="00A15C22" w:rsidP="007F7B00"/>
        </w:tc>
      </w:tr>
      <w:tr w:rsidR="00A15C22" w:rsidRPr="007F7B00" w14:paraId="6D9F1B92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6C12" w14:textId="77777777" w:rsidR="00A15C22" w:rsidRPr="007F7B00" w:rsidRDefault="00A15C22" w:rsidP="007F7B00">
            <w:r w:rsidRPr="007F7B00"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B6C5" w14:textId="77777777" w:rsidR="00A15C22" w:rsidRPr="007F7B00" w:rsidRDefault="00A15C22" w:rsidP="007F7B00">
            <w:r w:rsidRPr="007F7B00">
              <w:t>Teksto  spausdinimas (surinkimas kompiuteriu Time New Roman 12 šriftu)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814C" w14:textId="77777777" w:rsidR="00A15C22" w:rsidRPr="007F7B00" w:rsidRDefault="00A15C22" w:rsidP="007F7B00">
            <w:r w:rsidRPr="007F7B00">
              <w:t>1 puslapis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49BA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DF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F8EA" w14:textId="77777777" w:rsidR="00A15C22" w:rsidRPr="007F7B00" w:rsidRDefault="00A15C22" w:rsidP="007F7B00"/>
        </w:tc>
      </w:tr>
      <w:tr w:rsidR="00A15C22" w:rsidRPr="007F7B00" w14:paraId="0B4FCDC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A5D4" w14:textId="77777777" w:rsidR="00A15C22" w:rsidRPr="007F7B00" w:rsidRDefault="00A15C22" w:rsidP="007F7B00">
            <w:r w:rsidRPr="007F7B00"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E2C" w14:textId="77777777" w:rsidR="00A15C22" w:rsidRPr="007F7B00" w:rsidRDefault="00A15C22" w:rsidP="007F7B00">
            <w:pPr>
              <w:rPr>
                <w:b/>
              </w:rPr>
            </w:pPr>
            <w:r w:rsidRPr="007F7B00">
              <w:t xml:space="preserve">Mikroautobuso  nuoma </w:t>
            </w:r>
            <w:r w:rsidRPr="007F7B00">
              <w:rPr>
                <w:b/>
              </w:rPr>
              <w:t>darbo dienomis</w:t>
            </w:r>
          </w:p>
          <w:p w14:paraId="79BC34C0" w14:textId="77777777" w:rsidR="00A15C22" w:rsidRPr="007F7B00" w:rsidRDefault="00A15C22" w:rsidP="007F7B00">
            <w:pPr>
              <w:rPr>
                <w:b/>
              </w:rPr>
            </w:pPr>
            <w:r w:rsidRPr="007F7B00">
              <w:rPr>
                <w:b/>
              </w:rPr>
              <w:t>modelis Mikroautobusas:</w:t>
            </w:r>
          </w:p>
          <w:p w14:paraId="444090A0" w14:textId="77777777" w:rsidR="00A15C22" w:rsidRPr="007F7B00" w:rsidRDefault="00A15C22" w:rsidP="007F7B00">
            <w:r w:rsidRPr="007F7B00">
              <w:t>Ford Transit/Tourneo 2007</w:t>
            </w:r>
            <w:r w:rsidR="007553D9">
              <w:t xml:space="preserve"> </w:t>
            </w:r>
            <w:r w:rsidRPr="007F7B00">
              <w:t xml:space="preserve">m. </w:t>
            </w:r>
            <w:r w:rsidRPr="007F7B00">
              <w:lastRenderedPageBreak/>
              <w:t>2.2 D</w:t>
            </w:r>
          </w:p>
          <w:p w14:paraId="7BF93319" w14:textId="77777777" w:rsidR="00A15C22" w:rsidRPr="007F7B00" w:rsidRDefault="00A15C22" w:rsidP="007F7B00">
            <w:r w:rsidRPr="007F7B00">
              <w:t>8+1 sėdimos vietos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3248" w14:textId="77777777" w:rsidR="00A15C22" w:rsidRPr="007F7B00" w:rsidRDefault="00A15C22" w:rsidP="007F7B00">
            <w:r w:rsidRPr="007F7B00">
              <w:lastRenderedPageBreak/>
              <w:t>1 val.</w:t>
            </w:r>
          </w:p>
          <w:p w14:paraId="47D7B2B9" w14:textId="77777777" w:rsidR="00A15C22" w:rsidRDefault="00A15C22" w:rsidP="007F7B00"/>
          <w:p w14:paraId="38F03062" w14:textId="77777777" w:rsidR="00A15C22" w:rsidRDefault="00A15C22" w:rsidP="007F7B00"/>
          <w:p w14:paraId="717CFCE2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6FC6" w14:textId="77777777" w:rsidR="00A15C22" w:rsidRPr="007F7B00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3,00 EUR</w:t>
            </w:r>
          </w:p>
          <w:p w14:paraId="5612DA91" w14:textId="77777777" w:rsidR="00A15C22" w:rsidRPr="00B14691" w:rsidRDefault="00A15C22" w:rsidP="00B14691">
            <w:pPr>
              <w:rPr>
                <w:b/>
              </w:rPr>
            </w:pPr>
            <w:r w:rsidRPr="00B14691">
              <w:rPr>
                <w:b/>
              </w:rPr>
              <w:t>4,00 EUR</w:t>
            </w:r>
          </w:p>
          <w:p w14:paraId="2C57CC23" w14:textId="77777777" w:rsidR="00A15C22" w:rsidRDefault="00A15C22" w:rsidP="007F7B00"/>
          <w:p w14:paraId="3F3F1DED" w14:textId="77777777" w:rsidR="00A15C22" w:rsidRDefault="00A15C22" w:rsidP="007F7B00">
            <w:r w:rsidRPr="007F7B00">
              <w:rPr>
                <w:strike/>
              </w:rPr>
              <w:t>30,0 EUR</w:t>
            </w:r>
            <w:r w:rsidRPr="007F7B00">
              <w:t xml:space="preserve">  </w:t>
            </w:r>
            <w:r w:rsidRPr="00B14691">
              <w:rPr>
                <w:b/>
              </w:rPr>
              <w:lastRenderedPageBreak/>
              <w:t>40,00 EUR</w:t>
            </w:r>
            <w:r>
              <w:t xml:space="preserve"> </w:t>
            </w:r>
          </w:p>
          <w:p w14:paraId="736BE450" w14:textId="77777777" w:rsidR="00A15C22" w:rsidRPr="007F7B00" w:rsidRDefault="00A15C22" w:rsidP="007F7B00">
            <w:r w:rsidRPr="007F7B00">
              <w:t>(+ kuras už nuvažiuotą atstumą).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B64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9537" w14:textId="77777777" w:rsidR="00A15C22" w:rsidRDefault="009811A5" w:rsidP="007F7B00">
            <w:pPr>
              <w:rPr>
                <w:b/>
              </w:rPr>
            </w:pPr>
            <w:r w:rsidRPr="009811A5">
              <w:rPr>
                <w:b/>
              </w:rPr>
              <w:t>2,00 EUR</w:t>
            </w:r>
          </w:p>
          <w:p w14:paraId="08182711" w14:textId="77777777" w:rsidR="00B1445E" w:rsidRDefault="00B1445E" w:rsidP="007F7B00">
            <w:pPr>
              <w:rPr>
                <w:b/>
              </w:rPr>
            </w:pPr>
          </w:p>
          <w:p w14:paraId="219F609D" w14:textId="77777777" w:rsidR="00B1445E" w:rsidRDefault="00B1445E" w:rsidP="007F7B00">
            <w:pPr>
              <w:rPr>
                <w:b/>
              </w:rPr>
            </w:pPr>
          </w:p>
          <w:p w14:paraId="7A4A2BAB" w14:textId="77777777" w:rsidR="00B1445E" w:rsidRDefault="00B1445E" w:rsidP="007F7B00">
            <w:pPr>
              <w:rPr>
                <w:b/>
              </w:rPr>
            </w:pPr>
          </w:p>
          <w:p w14:paraId="0A7A27A6" w14:textId="77777777" w:rsidR="00B1445E" w:rsidRPr="009811A5" w:rsidRDefault="00B1445E" w:rsidP="007F7B00">
            <w:pPr>
              <w:rPr>
                <w:b/>
              </w:rPr>
            </w:pPr>
            <w:r>
              <w:rPr>
                <w:b/>
              </w:rPr>
              <w:lastRenderedPageBreak/>
              <w:t>20,00 EUR</w:t>
            </w:r>
            <w:r w:rsidR="003527BA">
              <w:rPr>
                <w:b/>
              </w:rPr>
              <w:t xml:space="preserve"> </w:t>
            </w:r>
            <w:r w:rsidR="003527BA" w:rsidRPr="003527BA">
              <w:rPr>
                <w:b/>
              </w:rPr>
              <w:t>(+ kuras už nuvažiuotą atstumą)</w:t>
            </w:r>
            <w:r w:rsidR="003527BA">
              <w:rPr>
                <w:b/>
              </w:rPr>
              <w:t>.</w:t>
            </w:r>
          </w:p>
        </w:tc>
      </w:tr>
      <w:tr w:rsidR="00A15C22" w:rsidRPr="007F7B00" w14:paraId="0C44EAF0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677" w14:textId="77777777" w:rsidR="00A15C22" w:rsidRPr="007F7B00" w:rsidRDefault="00A15C22" w:rsidP="007F7B00">
            <w:r w:rsidRPr="007F7B00">
              <w:lastRenderedPageBreak/>
              <w:t>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BA09" w14:textId="77777777" w:rsidR="00A15C22" w:rsidRPr="007F7B00" w:rsidRDefault="00A15C22" w:rsidP="007F7B00">
            <w:pPr>
              <w:rPr>
                <w:b/>
              </w:rPr>
            </w:pPr>
            <w:r w:rsidRPr="007F7B00">
              <w:t xml:space="preserve">Mikroautobuso  nuoma </w:t>
            </w:r>
            <w:r w:rsidRPr="007F7B00">
              <w:rPr>
                <w:b/>
              </w:rPr>
              <w:t>poilsio ir švenčių dienomis</w:t>
            </w:r>
          </w:p>
          <w:p w14:paraId="0E3EDE10" w14:textId="77777777" w:rsidR="00A15C22" w:rsidRPr="007F7B00" w:rsidRDefault="00A15C22" w:rsidP="007F7B00">
            <w:pPr>
              <w:rPr>
                <w:b/>
              </w:rPr>
            </w:pPr>
            <w:r w:rsidRPr="007F7B00">
              <w:rPr>
                <w:b/>
              </w:rPr>
              <w:t>Mikroautobusas:</w:t>
            </w:r>
          </w:p>
          <w:p w14:paraId="1CD9C9C8" w14:textId="77777777" w:rsidR="00A15C22" w:rsidRPr="007F7B00" w:rsidRDefault="00A15C22" w:rsidP="007F7B00">
            <w:r w:rsidRPr="007F7B00">
              <w:t>modelis Ford Transit/Tourneo 2007</w:t>
            </w:r>
            <w:r w:rsidR="007553D9">
              <w:t xml:space="preserve"> </w:t>
            </w:r>
            <w:r w:rsidRPr="007F7B00">
              <w:t>m. 2.2 D</w:t>
            </w:r>
          </w:p>
          <w:p w14:paraId="6A1EB972" w14:textId="77777777" w:rsidR="00A15C22" w:rsidRPr="007F7B00" w:rsidRDefault="00A15C22" w:rsidP="007F7B00">
            <w:r w:rsidRPr="007F7B00">
              <w:t>8+1 sėdimos vietos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48AB" w14:textId="77777777" w:rsidR="00A15C22" w:rsidRPr="007F7B00" w:rsidRDefault="00A15C22" w:rsidP="007F7B00">
            <w:r w:rsidRPr="007F7B00">
              <w:t>1 val.</w:t>
            </w:r>
          </w:p>
          <w:p w14:paraId="7399A46E" w14:textId="77777777" w:rsidR="00A15C22" w:rsidRDefault="00A15C22" w:rsidP="007F7B00"/>
          <w:p w14:paraId="684607C5" w14:textId="77777777" w:rsidR="00A15C22" w:rsidRDefault="00A15C22" w:rsidP="007F7B00"/>
          <w:p w14:paraId="61A4FB7D" w14:textId="77777777" w:rsidR="00B1445E" w:rsidRDefault="00B1445E" w:rsidP="007F7B00"/>
          <w:p w14:paraId="1150CBF8" w14:textId="77777777" w:rsidR="00B1445E" w:rsidRDefault="00B1445E" w:rsidP="007F7B00"/>
          <w:p w14:paraId="63ADAF99" w14:textId="77777777" w:rsidR="009C2D17" w:rsidRDefault="009C2D17" w:rsidP="007F7B00"/>
          <w:p w14:paraId="19367DDD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5BC" w14:textId="77777777" w:rsidR="00A15C22" w:rsidRPr="007F7B00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6,00 EUR</w:t>
            </w:r>
          </w:p>
          <w:p w14:paraId="14F0EDF5" w14:textId="77777777" w:rsidR="00A15C22" w:rsidRPr="00B1445E" w:rsidRDefault="00A15C22" w:rsidP="007F7B00">
            <w:r w:rsidRPr="00CB4C46">
              <w:rPr>
                <w:b/>
              </w:rPr>
              <w:t>8,00 EUR</w:t>
            </w:r>
            <w:r w:rsidR="00B1445E">
              <w:rPr>
                <w:b/>
              </w:rPr>
              <w:t xml:space="preserve"> </w:t>
            </w:r>
            <w:r w:rsidR="00B1445E" w:rsidRPr="00B1445E">
              <w:t>(+ kuras už nuvažiuotą atstumą)</w:t>
            </w:r>
            <w:r w:rsidR="00B1445E">
              <w:t>.</w:t>
            </w:r>
          </w:p>
          <w:p w14:paraId="79E58F9D" w14:textId="77777777" w:rsidR="00B1445E" w:rsidRDefault="00B1445E" w:rsidP="007F7B00">
            <w:pPr>
              <w:rPr>
                <w:strike/>
              </w:rPr>
            </w:pPr>
          </w:p>
          <w:p w14:paraId="76C38267" w14:textId="77777777" w:rsidR="00A15C22" w:rsidRDefault="00A15C22" w:rsidP="007F7B00">
            <w:r w:rsidRPr="007F7B00">
              <w:rPr>
                <w:strike/>
              </w:rPr>
              <w:t>60,00 EUR</w:t>
            </w:r>
            <w:r w:rsidRPr="007F7B00">
              <w:t xml:space="preserve"> </w:t>
            </w:r>
          </w:p>
          <w:p w14:paraId="456E99BC" w14:textId="77777777" w:rsidR="00A15C22" w:rsidRPr="007F7B00" w:rsidRDefault="00A15C22" w:rsidP="007F7B00">
            <w:r w:rsidRPr="00783768">
              <w:rPr>
                <w:b/>
              </w:rPr>
              <w:t>80,00 EUR</w:t>
            </w:r>
            <w:r>
              <w:t xml:space="preserve"> </w:t>
            </w:r>
            <w:r w:rsidR="00B1445E">
              <w:t>(</w:t>
            </w:r>
            <w:r w:rsidRPr="007F7B00">
              <w:t>+ kuras už nuvažiuotą atstumą</w:t>
            </w:r>
            <w:r w:rsidR="00B1445E">
              <w:t>)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5ED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CC3" w14:textId="77777777" w:rsidR="00A15C22" w:rsidRPr="0026202B" w:rsidRDefault="00B1445E" w:rsidP="007F7B00">
            <w:pPr>
              <w:rPr>
                <w:b/>
              </w:rPr>
            </w:pPr>
            <w:r w:rsidRPr="0026202B">
              <w:rPr>
                <w:b/>
              </w:rPr>
              <w:t>4,00 EUR (+ kuras už nuvažiuotą atstumą).</w:t>
            </w:r>
          </w:p>
          <w:p w14:paraId="1AFBC29D" w14:textId="77777777" w:rsidR="00B1445E" w:rsidRPr="0026202B" w:rsidRDefault="00B1445E" w:rsidP="007F7B00">
            <w:pPr>
              <w:rPr>
                <w:b/>
              </w:rPr>
            </w:pPr>
          </w:p>
          <w:p w14:paraId="4765B87B" w14:textId="77777777" w:rsidR="009C2D17" w:rsidRDefault="009C2D17" w:rsidP="007F7B00">
            <w:pPr>
              <w:rPr>
                <w:b/>
              </w:rPr>
            </w:pPr>
          </w:p>
          <w:p w14:paraId="24633069" w14:textId="77777777" w:rsidR="00B1445E" w:rsidRPr="007F7B00" w:rsidRDefault="00B1445E" w:rsidP="007F7B00">
            <w:r w:rsidRPr="0026202B">
              <w:rPr>
                <w:b/>
              </w:rPr>
              <w:t>40,00 EUR(+ kuras už nuvažiuotą atstumą).</w:t>
            </w:r>
          </w:p>
        </w:tc>
      </w:tr>
      <w:tr w:rsidR="00A15C22" w:rsidRPr="007F7B00" w14:paraId="5202756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B4E8" w14:textId="77777777" w:rsidR="00A15C22" w:rsidRPr="007F7B00" w:rsidRDefault="00A15C22" w:rsidP="007F7B00">
            <w:r w:rsidRPr="007F7B00">
              <w:t>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934" w14:textId="77777777" w:rsidR="00A15C22" w:rsidRPr="007F7B00" w:rsidRDefault="00A15C22" w:rsidP="007F7B00">
            <w:r w:rsidRPr="007F7B00">
              <w:t>Priekabos nuoma (modelis Respo 110DC, 3x 1,5 m.)</w:t>
            </w:r>
          </w:p>
          <w:p w14:paraId="184A205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E139" w14:textId="77777777" w:rsidR="00A15C22" w:rsidRPr="007F7B00" w:rsidRDefault="00A15C22" w:rsidP="007F7B00">
            <w:r w:rsidRPr="007F7B00">
              <w:t>1 val.</w:t>
            </w:r>
          </w:p>
          <w:p w14:paraId="5EBB3613" w14:textId="77777777" w:rsidR="00A15C22" w:rsidRDefault="00A15C22" w:rsidP="007F7B00"/>
          <w:p w14:paraId="4F16662C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75B6" w14:textId="77777777" w:rsidR="00A15C22" w:rsidRPr="007F7B00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2,00 EUR</w:t>
            </w:r>
          </w:p>
          <w:p w14:paraId="0E6284C9" w14:textId="77777777" w:rsidR="00A15C22" w:rsidRPr="00F8248E" w:rsidRDefault="00A15C22" w:rsidP="007F7B00">
            <w:pPr>
              <w:rPr>
                <w:b/>
              </w:rPr>
            </w:pPr>
            <w:r w:rsidRPr="00F8248E">
              <w:rPr>
                <w:b/>
              </w:rPr>
              <w:t>4,00 EUR</w:t>
            </w:r>
          </w:p>
          <w:p w14:paraId="748CD94D" w14:textId="77777777" w:rsidR="00A15C22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10,00 EUR</w:t>
            </w:r>
          </w:p>
          <w:p w14:paraId="5A794759" w14:textId="77777777" w:rsidR="00A15C22" w:rsidRPr="007F7B00" w:rsidRDefault="00A15C22" w:rsidP="007F7B00">
            <w:pPr>
              <w:rPr>
                <w:b/>
              </w:rPr>
            </w:pPr>
            <w:r w:rsidRPr="00F8248E">
              <w:rPr>
                <w:b/>
              </w:rPr>
              <w:t>17,00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C38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6D8" w14:textId="77777777" w:rsidR="00A15C22" w:rsidRPr="005B2FD7" w:rsidRDefault="005B2FD7" w:rsidP="007F7B00">
            <w:pPr>
              <w:rPr>
                <w:b/>
              </w:rPr>
            </w:pPr>
            <w:r w:rsidRPr="005B2FD7">
              <w:rPr>
                <w:b/>
              </w:rPr>
              <w:t>2,00 EUR</w:t>
            </w:r>
          </w:p>
          <w:p w14:paraId="507908E4" w14:textId="77777777" w:rsidR="005B2FD7" w:rsidRPr="005B2FD7" w:rsidRDefault="005B2FD7" w:rsidP="007F7B00">
            <w:pPr>
              <w:rPr>
                <w:b/>
              </w:rPr>
            </w:pPr>
          </w:p>
          <w:p w14:paraId="4E56E64C" w14:textId="77777777" w:rsidR="005B2FD7" w:rsidRPr="005B2FD7" w:rsidRDefault="005B2FD7" w:rsidP="007F7B00">
            <w:pPr>
              <w:rPr>
                <w:b/>
              </w:rPr>
            </w:pPr>
          </w:p>
          <w:p w14:paraId="76CDD8C8" w14:textId="77777777" w:rsidR="005B2FD7" w:rsidRPr="005B2FD7" w:rsidRDefault="005B2FD7" w:rsidP="007F7B00">
            <w:pPr>
              <w:rPr>
                <w:b/>
              </w:rPr>
            </w:pPr>
            <w:r w:rsidRPr="005B2FD7">
              <w:rPr>
                <w:b/>
              </w:rPr>
              <w:t>8,50 EUR</w:t>
            </w:r>
          </w:p>
        </w:tc>
      </w:tr>
      <w:tr w:rsidR="00A15C22" w:rsidRPr="007F7B00" w14:paraId="71227CB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D1B4" w14:textId="77777777" w:rsidR="00A15C22" w:rsidRPr="007F7B00" w:rsidRDefault="00A15C22" w:rsidP="00255922">
            <w:r w:rsidRPr="007F7B00">
              <w:t>2</w:t>
            </w:r>
            <w:r w:rsidR="00255922">
              <w:t>7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D0F0" w14:textId="77777777" w:rsidR="00A15C22" w:rsidRPr="007F7B00" w:rsidRDefault="00A15C22" w:rsidP="007F7B00">
            <w:r w:rsidRPr="007F7B00">
              <w:t>Multimedijos nuoma (projektorius su kompiuteriu)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C43" w14:textId="77777777" w:rsidR="00A15C22" w:rsidRPr="007F7B00" w:rsidRDefault="00A15C22" w:rsidP="007F7B00">
            <w:r w:rsidRPr="007F7B00">
              <w:t>1 val.</w:t>
            </w:r>
          </w:p>
          <w:p w14:paraId="4D8E47D1" w14:textId="77777777" w:rsidR="00A15C22" w:rsidRDefault="00A15C22" w:rsidP="007F7B00"/>
          <w:p w14:paraId="6665F1F8" w14:textId="77777777" w:rsidR="00A15C22" w:rsidRDefault="00A15C22" w:rsidP="007F7B00"/>
          <w:p w14:paraId="70009726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87C3" w14:textId="77777777" w:rsidR="00A15C22" w:rsidRPr="009C3EFB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2,50 EUR</w:t>
            </w:r>
          </w:p>
          <w:p w14:paraId="3F6C2087" w14:textId="77777777" w:rsidR="00A15C22" w:rsidRPr="007F7B00" w:rsidRDefault="00A15C22" w:rsidP="007F7B00">
            <w:pPr>
              <w:rPr>
                <w:b/>
              </w:rPr>
            </w:pPr>
            <w:r w:rsidRPr="009C3EFB">
              <w:rPr>
                <w:b/>
              </w:rPr>
              <w:t>6,00 EUR</w:t>
            </w:r>
          </w:p>
          <w:p w14:paraId="3228A8F8" w14:textId="77777777" w:rsidR="00A15C22" w:rsidRDefault="00A15C22" w:rsidP="007F7B00"/>
          <w:p w14:paraId="5CE70856" w14:textId="77777777" w:rsidR="00A15C22" w:rsidRPr="009C3EFB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11,00 EUR</w:t>
            </w:r>
          </w:p>
          <w:p w14:paraId="2637A7B5" w14:textId="77777777" w:rsidR="00A15C22" w:rsidRPr="007F7B00" w:rsidRDefault="00A15C22" w:rsidP="007F7B00">
            <w:pPr>
              <w:rPr>
                <w:b/>
              </w:rPr>
            </w:pPr>
            <w:r w:rsidRPr="009C3EFB">
              <w:rPr>
                <w:b/>
              </w:rPr>
              <w:t>30,00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83C6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58A" w14:textId="77777777" w:rsidR="009D283B" w:rsidRDefault="009D283B" w:rsidP="009D283B"/>
          <w:p w14:paraId="0DF9D41C" w14:textId="77777777" w:rsidR="009D283B" w:rsidRDefault="009D283B" w:rsidP="009D283B"/>
          <w:p w14:paraId="444AF9C2" w14:textId="77777777" w:rsidR="009D283B" w:rsidRDefault="009D283B" w:rsidP="009D283B">
            <w:pPr>
              <w:rPr>
                <w:b/>
              </w:rPr>
            </w:pPr>
          </w:p>
          <w:p w14:paraId="0B5C5B2D" w14:textId="77777777" w:rsidR="00A15C22" w:rsidRPr="007F7B00" w:rsidRDefault="009D283B" w:rsidP="009D283B">
            <w:r w:rsidRPr="009D283B">
              <w:rPr>
                <w:b/>
              </w:rPr>
              <w:t>15,00 EUR</w:t>
            </w:r>
            <w:r>
              <w:t>/</w:t>
            </w:r>
            <w:r w:rsidRPr="009D283B">
              <w:rPr>
                <w:b/>
              </w:rPr>
              <w:t>paros nuomos kaina</w:t>
            </w:r>
            <w:r w:rsidR="00A77FAB">
              <w:rPr>
                <w:b/>
              </w:rPr>
              <w:t>.</w:t>
            </w:r>
          </w:p>
        </w:tc>
      </w:tr>
      <w:tr w:rsidR="00A15C22" w:rsidRPr="007F7B00" w14:paraId="60197562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D770" w14:textId="77777777" w:rsidR="00A15C22" w:rsidRPr="007F7B00" w:rsidRDefault="00255922" w:rsidP="00255922">
            <w:r>
              <w:t>28</w:t>
            </w:r>
            <w:r w:rsidR="00A15C22"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B9A2" w14:textId="77777777" w:rsidR="00A15C22" w:rsidRPr="007F7B00" w:rsidRDefault="00A15C22" w:rsidP="007F7B00">
            <w:r w:rsidRPr="007F7B00">
              <w:t xml:space="preserve">Įgarsinimo aparatūros komplekto nuoma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3C70" w14:textId="77777777" w:rsidR="00A15C22" w:rsidRPr="007F7B00" w:rsidRDefault="00A15C22" w:rsidP="007F7B00">
            <w:r w:rsidRPr="007F7B00">
              <w:t>1 val.</w:t>
            </w:r>
          </w:p>
          <w:p w14:paraId="2CEC848F" w14:textId="77777777" w:rsidR="00A15C22" w:rsidRDefault="00A15C22" w:rsidP="007F7B00"/>
          <w:p w14:paraId="08A61CB2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9BB9" w14:textId="77777777" w:rsidR="00A15C22" w:rsidRPr="007F7B00" w:rsidRDefault="00A15C22" w:rsidP="007F7B00">
            <w:r w:rsidRPr="007F7B00">
              <w:t>2,00 €</w:t>
            </w:r>
          </w:p>
          <w:p w14:paraId="240DF7DA" w14:textId="77777777" w:rsidR="00A15C22" w:rsidRDefault="00A15C22" w:rsidP="007F7B00"/>
          <w:p w14:paraId="46EA3266" w14:textId="77777777" w:rsidR="00A15C22" w:rsidRPr="007F7B00" w:rsidRDefault="00A15C22" w:rsidP="007F7B00">
            <w:r w:rsidRPr="007F7B00">
              <w:t>45,00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27B" w14:textId="77777777" w:rsidR="00A15C22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0,60 EUR</w:t>
            </w:r>
          </w:p>
          <w:p w14:paraId="02AF30D8" w14:textId="77777777" w:rsidR="00A15C22" w:rsidRPr="007F7B00" w:rsidRDefault="00A15C22" w:rsidP="007F7B00">
            <w:pPr>
              <w:rPr>
                <w:b/>
              </w:rPr>
            </w:pPr>
            <w:r w:rsidRPr="002C4F54">
              <w:rPr>
                <w:b/>
              </w:rPr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EE0" w14:textId="77777777" w:rsidR="001B7BF5" w:rsidRPr="001B7BF5" w:rsidRDefault="001B7BF5" w:rsidP="001B7BF5">
            <w:pPr>
              <w:rPr>
                <w:b/>
              </w:rPr>
            </w:pPr>
          </w:p>
          <w:p w14:paraId="6C9D17E3" w14:textId="77777777" w:rsidR="001B7BF5" w:rsidRPr="001B7BF5" w:rsidRDefault="001B7BF5" w:rsidP="001B7BF5">
            <w:pPr>
              <w:rPr>
                <w:b/>
              </w:rPr>
            </w:pPr>
          </w:p>
          <w:p w14:paraId="61AA5F5E" w14:textId="77777777" w:rsidR="00A15C22" w:rsidRPr="001B7BF5" w:rsidRDefault="001B7BF5" w:rsidP="001B7BF5">
            <w:pPr>
              <w:rPr>
                <w:b/>
              </w:rPr>
            </w:pPr>
            <w:r w:rsidRPr="001B7BF5">
              <w:rPr>
                <w:b/>
              </w:rPr>
              <w:t>22,50 EUR/1 paros nuomos kaina</w:t>
            </w:r>
            <w:r w:rsidR="00A77FAB">
              <w:rPr>
                <w:b/>
              </w:rPr>
              <w:t>.</w:t>
            </w:r>
          </w:p>
        </w:tc>
      </w:tr>
      <w:tr w:rsidR="00A15C22" w:rsidRPr="007F7B00" w14:paraId="1C89099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2171" w14:textId="77777777" w:rsidR="00A15C22" w:rsidRPr="007F7B00" w:rsidRDefault="00255922" w:rsidP="00255922">
            <w:r>
              <w:t>29</w:t>
            </w:r>
            <w:r w:rsidR="00A15C22"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DB06" w14:textId="77777777" w:rsidR="00A15C22" w:rsidRPr="007F7B00" w:rsidRDefault="00A15C22" w:rsidP="007F7B00">
            <w:r w:rsidRPr="007F7B00">
              <w:t>Parodinių sulankstomų stalų nuoma *** (1 vnt.)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2908" w14:textId="77777777" w:rsidR="00A15C22" w:rsidRPr="007F7B00" w:rsidRDefault="00A15C22" w:rsidP="007F7B00">
            <w:r w:rsidRPr="007F7B00">
              <w:t>1 val.</w:t>
            </w:r>
          </w:p>
          <w:p w14:paraId="3C99E60F" w14:textId="77777777" w:rsidR="00A15C22" w:rsidRDefault="00A15C22" w:rsidP="007F7B00"/>
          <w:p w14:paraId="771B923B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D7E4" w14:textId="77777777" w:rsidR="00A15C22" w:rsidRPr="007F7B00" w:rsidRDefault="00A15C22" w:rsidP="007F7B00">
            <w:r w:rsidRPr="007F7B00">
              <w:t>0,50 EUR</w:t>
            </w:r>
          </w:p>
          <w:p w14:paraId="7BF84CC5" w14:textId="77777777" w:rsidR="00A15C22" w:rsidRDefault="00A15C22" w:rsidP="007F7B00"/>
          <w:p w14:paraId="7FA62703" w14:textId="77777777" w:rsidR="00A15C22" w:rsidRPr="007F7B00" w:rsidRDefault="00A15C22" w:rsidP="007F7B00">
            <w:r w:rsidRPr="007F7B00">
              <w:t>8,00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B43" w14:textId="77777777" w:rsidR="00A15C22" w:rsidRPr="002C4F54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0,60 EUR</w:t>
            </w:r>
          </w:p>
          <w:p w14:paraId="687255D7" w14:textId="77777777" w:rsidR="00A15C22" w:rsidRPr="007F7B00" w:rsidRDefault="00A15C22" w:rsidP="007F7B00">
            <w:pPr>
              <w:rPr>
                <w:b/>
              </w:rPr>
            </w:pPr>
            <w:r w:rsidRPr="002C4F54">
              <w:rPr>
                <w:b/>
              </w:rPr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0468" w14:textId="77777777" w:rsidR="009D33B3" w:rsidRDefault="009D33B3" w:rsidP="009D33B3"/>
          <w:p w14:paraId="0339C175" w14:textId="77777777" w:rsidR="009D33B3" w:rsidRDefault="009D33B3" w:rsidP="009D33B3"/>
          <w:p w14:paraId="59BF5768" w14:textId="77777777" w:rsidR="00A15C22" w:rsidRPr="009D33B3" w:rsidRDefault="009D33B3" w:rsidP="009D33B3">
            <w:pPr>
              <w:rPr>
                <w:b/>
              </w:rPr>
            </w:pPr>
            <w:r w:rsidRPr="009D33B3">
              <w:rPr>
                <w:b/>
              </w:rPr>
              <w:t>4,00 EUR/1 paros nuomos kaina</w:t>
            </w:r>
            <w:r w:rsidR="00A77FAB">
              <w:rPr>
                <w:b/>
              </w:rPr>
              <w:t>.</w:t>
            </w:r>
          </w:p>
        </w:tc>
      </w:tr>
      <w:tr w:rsidR="00A15C22" w:rsidRPr="007F7B00" w14:paraId="1B3734E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203F" w14:textId="77777777" w:rsidR="00A15C22" w:rsidRPr="007F7B00" w:rsidRDefault="00A15C22" w:rsidP="00255922">
            <w:r w:rsidRPr="007F7B00">
              <w:t>3</w:t>
            </w:r>
            <w:r w:rsidR="00255922">
              <w:t>0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F48A" w14:textId="77777777" w:rsidR="00A15C22" w:rsidRPr="007F7B00" w:rsidRDefault="00A15C22" w:rsidP="007F7B00">
            <w:r w:rsidRPr="007F7B00">
              <w:t>Renginių kėdžių nuoma *** (1 vnt.)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424D" w14:textId="77777777" w:rsidR="00A15C22" w:rsidRPr="007F7B00" w:rsidRDefault="00A15C22" w:rsidP="007F7B00">
            <w:r w:rsidRPr="007F7B00">
              <w:t>1 val.</w:t>
            </w:r>
          </w:p>
          <w:p w14:paraId="32945AAA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BAC" w14:textId="77777777" w:rsidR="00A15C22" w:rsidRPr="007F7B00" w:rsidRDefault="00A15C22" w:rsidP="007F7B00">
            <w:r w:rsidRPr="007F7B00">
              <w:t>0,10 EUR</w:t>
            </w:r>
          </w:p>
          <w:p w14:paraId="0C3765C8" w14:textId="77777777" w:rsidR="00A15C22" w:rsidRPr="007F7B00" w:rsidRDefault="00A15C22" w:rsidP="007F7B00">
            <w:r w:rsidRPr="007F7B00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6826" w14:textId="77777777" w:rsidR="00A15C22" w:rsidRPr="00EF6535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0,60 EUR</w:t>
            </w:r>
          </w:p>
          <w:p w14:paraId="28D04E64" w14:textId="77777777" w:rsidR="00A15C22" w:rsidRPr="007F7B00" w:rsidRDefault="00A15C22" w:rsidP="007F7B00">
            <w:pPr>
              <w:rPr>
                <w:b/>
              </w:rPr>
            </w:pPr>
            <w:r w:rsidRPr="00EF6535">
              <w:rPr>
                <w:b/>
              </w:rPr>
              <w:t>0,70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FA7" w14:textId="77777777" w:rsidR="00A15C22" w:rsidRPr="007F7B00" w:rsidRDefault="00A15C22" w:rsidP="007F7B00"/>
        </w:tc>
      </w:tr>
      <w:tr w:rsidR="00A15C22" w:rsidRPr="007F7B00" w14:paraId="42B85AB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E5E5" w14:textId="77777777" w:rsidR="00A15C22" w:rsidRPr="007F7B00" w:rsidRDefault="00A15C22" w:rsidP="00255922">
            <w:r w:rsidRPr="007F7B00">
              <w:t>3</w:t>
            </w:r>
            <w:r w:rsidR="00255922">
              <w:t>1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5E94" w14:textId="77777777" w:rsidR="00A15C22" w:rsidRPr="007F7B00" w:rsidRDefault="00A15C22" w:rsidP="007F7B00">
            <w:r w:rsidRPr="007F7B00">
              <w:t>Scenos nuoma *** (iki 12 podestų, vieno podesto plotas 2 kv. m.)</w:t>
            </w:r>
          </w:p>
          <w:p w14:paraId="4B4D2C2E" w14:textId="77777777" w:rsidR="00A15C22" w:rsidRPr="007F7B00" w:rsidRDefault="00A15C22" w:rsidP="007F7B00"/>
          <w:p w14:paraId="6AA4C76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EEA6" w14:textId="77777777" w:rsidR="00A15C22" w:rsidRPr="007F7B00" w:rsidRDefault="00A15C22" w:rsidP="007F7B00">
            <w:r w:rsidRPr="007F7B00">
              <w:t>1 podestas/1 para</w:t>
            </w:r>
          </w:p>
          <w:p w14:paraId="366743C7" w14:textId="77777777" w:rsidR="00A15C22" w:rsidRPr="007F7B00" w:rsidRDefault="00A15C22" w:rsidP="007F7B00">
            <w:r w:rsidRPr="007F7B00">
              <w:t>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EB3B" w14:textId="77777777" w:rsidR="00A15C22" w:rsidRPr="00EF6535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6,00 EUR</w:t>
            </w:r>
          </w:p>
          <w:p w14:paraId="3C100A47" w14:textId="77777777" w:rsidR="00A15C22" w:rsidRPr="007F7B00" w:rsidRDefault="00A15C22" w:rsidP="007F7B00">
            <w:pPr>
              <w:rPr>
                <w:b/>
              </w:rPr>
            </w:pPr>
            <w:r w:rsidRPr="00EF6535">
              <w:rPr>
                <w:b/>
              </w:rPr>
              <w:t>7,00 EUR</w:t>
            </w:r>
          </w:p>
          <w:p w14:paraId="4E672972" w14:textId="77777777" w:rsidR="00A15C22" w:rsidRPr="007F7B00" w:rsidRDefault="00A15C22" w:rsidP="007F7B00"/>
          <w:p w14:paraId="66ADEA94" w14:textId="77777777" w:rsidR="00A15C22" w:rsidRPr="007F7B00" w:rsidRDefault="00A15C22" w:rsidP="007F7B00"/>
          <w:p w14:paraId="390D2CB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454" w14:textId="77777777" w:rsidR="00A15C22" w:rsidRPr="00EF6535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1,20 EUR</w:t>
            </w:r>
          </w:p>
          <w:p w14:paraId="79CD854A" w14:textId="77777777" w:rsidR="00A15C22" w:rsidRPr="007F7B00" w:rsidRDefault="00A15C22" w:rsidP="007F7B00">
            <w:pPr>
              <w:rPr>
                <w:b/>
              </w:rPr>
            </w:pPr>
            <w:r w:rsidRPr="00EF6535">
              <w:rPr>
                <w:b/>
              </w:rPr>
              <w:t>1,40 EUR</w:t>
            </w:r>
          </w:p>
          <w:p w14:paraId="5C7F72B9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360" w14:textId="77777777" w:rsidR="00A15C22" w:rsidRPr="008475A2" w:rsidRDefault="008475A2" w:rsidP="007F7B00">
            <w:pPr>
              <w:rPr>
                <w:b/>
              </w:rPr>
            </w:pPr>
            <w:r w:rsidRPr="008475A2">
              <w:rPr>
                <w:b/>
              </w:rPr>
              <w:t>3,50 EUR/1 paros nuomos kaina</w:t>
            </w:r>
            <w:r w:rsidR="00A77FAB">
              <w:rPr>
                <w:b/>
              </w:rPr>
              <w:t>.</w:t>
            </w:r>
          </w:p>
          <w:p w14:paraId="4731207E" w14:textId="77777777" w:rsidR="00A15C22" w:rsidRPr="007F7B00" w:rsidRDefault="00A15C22" w:rsidP="007F7B00"/>
        </w:tc>
      </w:tr>
      <w:tr w:rsidR="00A15C22" w:rsidRPr="007F7B00" w14:paraId="2B52530A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943" w14:textId="77777777" w:rsidR="00A15C22" w:rsidRPr="007F7B00" w:rsidRDefault="00A15C22" w:rsidP="00255922">
            <w:r w:rsidRPr="007F7B00">
              <w:t>3</w:t>
            </w:r>
            <w:r w:rsidR="00255922">
              <w:t>2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6D75" w14:textId="77777777" w:rsidR="00A15C22" w:rsidRPr="007F7B00" w:rsidRDefault="00A15C22" w:rsidP="007F7B00">
            <w:r w:rsidRPr="007F7B00">
              <w:t>Scenos pastatymas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EB3B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2C71" w14:textId="77777777" w:rsidR="00A15C22" w:rsidRPr="00E14C35" w:rsidRDefault="00A15C22" w:rsidP="007F7B00">
            <w:pPr>
              <w:rPr>
                <w:strike/>
              </w:rPr>
            </w:pPr>
            <w:r w:rsidRPr="007F7B00">
              <w:rPr>
                <w:strike/>
              </w:rPr>
              <w:t>110,00 EUR</w:t>
            </w:r>
          </w:p>
          <w:p w14:paraId="423AEE7A" w14:textId="77777777" w:rsidR="00A15C22" w:rsidRPr="007F7B00" w:rsidRDefault="00A15C22" w:rsidP="007F7B00">
            <w:pPr>
              <w:rPr>
                <w:b/>
              </w:rPr>
            </w:pPr>
            <w:r w:rsidRPr="00E14C35">
              <w:rPr>
                <w:b/>
              </w:rPr>
              <w:t>180,00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8D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3" w14:textId="77777777" w:rsidR="00A15C22" w:rsidRPr="004F6061" w:rsidRDefault="004F6061" w:rsidP="007F7B00">
            <w:pPr>
              <w:rPr>
                <w:b/>
              </w:rPr>
            </w:pPr>
            <w:r w:rsidRPr="004F6061">
              <w:rPr>
                <w:b/>
              </w:rPr>
              <w:t>90,00 EUR</w:t>
            </w:r>
          </w:p>
          <w:p w14:paraId="060FE860" w14:textId="77777777" w:rsidR="00A15C22" w:rsidRPr="007F7B00" w:rsidRDefault="00A15C22" w:rsidP="007F7B00"/>
        </w:tc>
      </w:tr>
      <w:tr w:rsidR="00A15C22" w:rsidRPr="007F7B00" w14:paraId="40E67F3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67E6" w14:textId="77777777" w:rsidR="00A15C22" w:rsidRPr="007F7B00" w:rsidRDefault="00A15C22" w:rsidP="00255922">
            <w:r w:rsidRPr="007F7B00">
              <w:t>3</w:t>
            </w:r>
            <w:r w:rsidR="00255922">
              <w:t>3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9E0C" w14:textId="77777777" w:rsidR="00A15C22" w:rsidRPr="007F7B00" w:rsidRDefault="00A15C22" w:rsidP="007F7B00">
            <w:r w:rsidRPr="007F7B00">
              <w:t>Stoginės (6x4) nuoma***</w:t>
            </w:r>
          </w:p>
          <w:p w14:paraId="12AA14B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8375" w14:textId="77777777" w:rsidR="00A15C22" w:rsidRPr="007F7B00" w:rsidRDefault="00A15C22" w:rsidP="007F7B00">
            <w:r w:rsidRPr="007F7B00">
              <w:t>1 val.</w:t>
            </w:r>
          </w:p>
          <w:p w14:paraId="3CC1EF74" w14:textId="77777777" w:rsidR="00DD3A34" w:rsidRDefault="00DD3A34" w:rsidP="007F7B00"/>
          <w:p w14:paraId="770C07B5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B167" w14:textId="77777777" w:rsidR="00A15C22" w:rsidRPr="007F7B00" w:rsidRDefault="00A15C22" w:rsidP="007F7B00">
            <w:r w:rsidRPr="007F7B00">
              <w:t>5,00 EUR</w:t>
            </w:r>
          </w:p>
          <w:p w14:paraId="00F27FA2" w14:textId="77777777" w:rsidR="00DD3A34" w:rsidRDefault="00DD3A34" w:rsidP="007F7B00"/>
          <w:p w14:paraId="72171AB4" w14:textId="77777777" w:rsidR="00A15C22" w:rsidRPr="007F7B00" w:rsidRDefault="00A15C22" w:rsidP="007F7B00">
            <w:r w:rsidRPr="007F7B00">
              <w:t>80,00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5B6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944" w14:textId="77777777" w:rsidR="004F6061" w:rsidRPr="004F6061" w:rsidRDefault="004F6061" w:rsidP="004F6061">
            <w:pPr>
              <w:rPr>
                <w:b/>
              </w:rPr>
            </w:pPr>
          </w:p>
          <w:p w14:paraId="4A15032C" w14:textId="77777777" w:rsidR="004F6061" w:rsidRPr="004F6061" w:rsidRDefault="004F6061" w:rsidP="004F6061">
            <w:pPr>
              <w:rPr>
                <w:b/>
              </w:rPr>
            </w:pPr>
          </w:p>
          <w:p w14:paraId="2327975D" w14:textId="77777777" w:rsidR="00A15C22" w:rsidRPr="004F6061" w:rsidRDefault="004F6061" w:rsidP="004F6061">
            <w:pPr>
              <w:rPr>
                <w:b/>
              </w:rPr>
            </w:pPr>
            <w:r w:rsidRPr="004F6061">
              <w:rPr>
                <w:b/>
              </w:rPr>
              <w:t>40,00 EUR/1 paros nuomos kaina</w:t>
            </w:r>
            <w:r w:rsidR="00A77FAB">
              <w:rPr>
                <w:b/>
              </w:rPr>
              <w:t>.</w:t>
            </w:r>
          </w:p>
        </w:tc>
      </w:tr>
      <w:tr w:rsidR="00A15C22" w:rsidRPr="007F7B00" w14:paraId="3E3670D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0054" w14:textId="77777777" w:rsidR="00A15C22" w:rsidRPr="007F7B00" w:rsidRDefault="00A15C22" w:rsidP="00255922">
            <w:r w:rsidRPr="007F7B00">
              <w:t>3</w:t>
            </w:r>
            <w:r w:rsidR="00255922">
              <w:t>4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8710" w14:textId="77777777" w:rsidR="00A15C22" w:rsidRPr="007F7B00" w:rsidRDefault="00A15C22" w:rsidP="007F7B00">
            <w:r w:rsidRPr="007F7B00">
              <w:t>Stoginės (4x2) nuoma***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D8C" w14:textId="77777777" w:rsidR="00A15C22" w:rsidRPr="007F7B00" w:rsidRDefault="00A15C22" w:rsidP="007F7B00">
            <w:r w:rsidRPr="007F7B00">
              <w:t>1 val.</w:t>
            </w:r>
          </w:p>
          <w:p w14:paraId="61594831" w14:textId="77777777" w:rsidR="00DD3A34" w:rsidRDefault="00DD3A34" w:rsidP="007F7B00"/>
          <w:p w14:paraId="393372D1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8ECD" w14:textId="77777777" w:rsidR="00A15C22" w:rsidRPr="007F7B00" w:rsidRDefault="00A15C22" w:rsidP="007F7B00">
            <w:r w:rsidRPr="007F7B00">
              <w:lastRenderedPageBreak/>
              <w:t>3,00 EUR</w:t>
            </w:r>
          </w:p>
          <w:p w14:paraId="7A1AFDE6" w14:textId="77777777" w:rsidR="00DD3A34" w:rsidRDefault="00DD3A34" w:rsidP="007F7B00"/>
          <w:p w14:paraId="788B5FEE" w14:textId="77777777" w:rsidR="00A15C22" w:rsidRPr="007F7B00" w:rsidRDefault="00A15C22" w:rsidP="007F7B00">
            <w:r w:rsidRPr="007F7B00">
              <w:t>50,00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59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279" w14:textId="77777777" w:rsidR="004F6061" w:rsidRPr="004F6061" w:rsidRDefault="004F6061" w:rsidP="004F6061">
            <w:pPr>
              <w:rPr>
                <w:b/>
              </w:rPr>
            </w:pPr>
          </w:p>
          <w:p w14:paraId="481F1D07" w14:textId="77777777" w:rsidR="004F6061" w:rsidRPr="004F6061" w:rsidRDefault="004F6061" w:rsidP="004F6061">
            <w:pPr>
              <w:rPr>
                <w:b/>
              </w:rPr>
            </w:pPr>
          </w:p>
          <w:p w14:paraId="6CA983E9" w14:textId="77777777" w:rsidR="00A15C22" w:rsidRPr="004F6061" w:rsidRDefault="004F6061" w:rsidP="004F6061">
            <w:pPr>
              <w:rPr>
                <w:b/>
              </w:rPr>
            </w:pPr>
            <w:r w:rsidRPr="004F6061">
              <w:rPr>
                <w:b/>
              </w:rPr>
              <w:t>25,00 EUR/1 paros nuomos kaina</w:t>
            </w:r>
            <w:r w:rsidR="00A77FAB">
              <w:rPr>
                <w:b/>
              </w:rPr>
              <w:t>.</w:t>
            </w:r>
          </w:p>
        </w:tc>
      </w:tr>
      <w:tr w:rsidR="00A15C22" w:rsidRPr="007F7B00" w14:paraId="4B392BA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B0DC" w14:textId="77777777" w:rsidR="00A15C22" w:rsidRPr="007F7B00" w:rsidRDefault="00A15C22" w:rsidP="00255922">
            <w:r w:rsidRPr="007F7B00">
              <w:lastRenderedPageBreak/>
              <w:t>3</w:t>
            </w:r>
            <w:r w:rsidR="0025592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013" w14:textId="77777777" w:rsidR="00A15C22" w:rsidRPr="007F7B00" w:rsidRDefault="00A15C22" w:rsidP="007F7B00">
            <w:r w:rsidRPr="007F7B00">
              <w:t>Fotoaparato nuoma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2ECF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A718" w14:textId="77777777" w:rsidR="00A15C22" w:rsidRPr="007F7B00" w:rsidRDefault="00A15C22" w:rsidP="007F7B00">
            <w:r w:rsidRPr="007F7B00">
              <w:t>25,00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324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373" w14:textId="77777777" w:rsidR="00A15C22" w:rsidRPr="00601085" w:rsidRDefault="00601085" w:rsidP="007F7B00">
            <w:pPr>
              <w:rPr>
                <w:b/>
              </w:rPr>
            </w:pPr>
            <w:r>
              <w:rPr>
                <w:b/>
              </w:rPr>
              <w:t>12,50 EUR</w:t>
            </w:r>
          </w:p>
          <w:p w14:paraId="65175588" w14:textId="77777777" w:rsidR="00A15C22" w:rsidRPr="007F7B00" w:rsidRDefault="00A15C22" w:rsidP="007F7B00"/>
        </w:tc>
      </w:tr>
      <w:tr w:rsidR="00A15C22" w:rsidRPr="007F7B00" w14:paraId="42D8DD4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93EA" w14:textId="77777777" w:rsidR="00A15C22" w:rsidRPr="007F7B00" w:rsidRDefault="00A15C22" w:rsidP="00255922">
            <w:r w:rsidRPr="007F7B00">
              <w:t>3</w:t>
            </w:r>
            <w:r w:rsidR="00255922">
              <w:t>6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72D1" w14:textId="77777777" w:rsidR="00A15C22" w:rsidRPr="007F7B00" w:rsidRDefault="00A15C22" w:rsidP="007F7B00">
            <w:r w:rsidRPr="007F7B00">
              <w:t>Filmavimo kameros nuoma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8AAD" w14:textId="77777777" w:rsidR="00A15C22" w:rsidRPr="007F7B00" w:rsidRDefault="00A15C22" w:rsidP="007F7B00">
            <w:r w:rsidRPr="007F7B00">
              <w:t>1 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E503" w14:textId="77777777" w:rsidR="00A15C22" w:rsidRPr="007F7B00" w:rsidRDefault="00A15C22" w:rsidP="007F7B00">
            <w:r w:rsidRPr="007F7B00">
              <w:t>45,00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FF2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A6B" w14:textId="77777777" w:rsidR="00A15C22" w:rsidRPr="00601085" w:rsidRDefault="00601085" w:rsidP="007F7B00">
            <w:pPr>
              <w:rPr>
                <w:b/>
              </w:rPr>
            </w:pPr>
            <w:r>
              <w:rPr>
                <w:b/>
              </w:rPr>
              <w:t>22,50 EUR</w:t>
            </w:r>
          </w:p>
          <w:p w14:paraId="4914ED1A" w14:textId="77777777" w:rsidR="00A15C22" w:rsidRPr="007F7B00" w:rsidRDefault="00A15C22" w:rsidP="007F7B00"/>
        </w:tc>
      </w:tr>
      <w:tr w:rsidR="00A15C22" w:rsidRPr="007F7B00" w14:paraId="3B12B43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D188" w14:textId="77777777" w:rsidR="00A15C22" w:rsidRPr="007F7B00" w:rsidRDefault="00A15C22" w:rsidP="00255922">
            <w:r w:rsidRPr="007F7B00">
              <w:t>3</w:t>
            </w:r>
            <w:r w:rsidR="00255922">
              <w:t>7</w:t>
            </w:r>
            <w:r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F9DE" w14:textId="77777777" w:rsidR="00A15C22" w:rsidRPr="007F7B00" w:rsidRDefault="00A15C22" w:rsidP="007F7B00">
            <w:r w:rsidRPr="007F7B00">
              <w:t>Momentinė fotografija (8,6 cm. x 10,8 cm.)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7A9D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9F05" w14:textId="77777777" w:rsidR="00A15C22" w:rsidRPr="007F7B00" w:rsidRDefault="00A15C22" w:rsidP="007F7B00">
            <w:r w:rsidRPr="007F7B00">
              <w:t xml:space="preserve">  2,00 EUR“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F51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1BA" w14:textId="77777777" w:rsidR="00A15C22" w:rsidRPr="007F7B00" w:rsidRDefault="00A15C22" w:rsidP="007F7B00"/>
        </w:tc>
      </w:tr>
      <w:tr w:rsidR="00A15C22" w:rsidRPr="007F7B00" w14:paraId="1278E204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6CA" w14:textId="77777777" w:rsidR="00A15C22" w:rsidRPr="007F7B00" w:rsidRDefault="00255922" w:rsidP="00255922">
            <w:r>
              <w:t>38</w:t>
            </w:r>
            <w:r w:rsidR="00A15C22"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C2C" w14:textId="77777777" w:rsidR="00A15C22" w:rsidRPr="007F7B00" w:rsidRDefault="00A15C22" w:rsidP="007F7B00">
            <w:pPr>
              <w:rPr>
                <w:b/>
              </w:rPr>
            </w:pPr>
            <w:r w:rsidRPr="007F7B00">
              <w:rPr>
                <w:b/>
              </w:rPr>
              <w:t>Leidybinė, suvenyrinė ir kita produkcija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9730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928" w14:textId="77777777" w:rsidR="00A15C22" w:rsidRPr="007F7B00" w:rsidRDefault="00A15C22" w:rsidP="007F7B00">
            <w:r w:rsidRPr="007F7B00">
              <w:t>Antkainis proc.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2F3" w14:textId="77777777" w:rsidR="00A15C22" w:rsidRPr="007F7B00" w:rsidRDefault="00A15C22" w:rsidP="007F7B00"/>
        </w:tc>
      </w:tr>
      <w:tr w:rsidR="00A15C22" w:rsidRPr="007F7B00" w14:paraId="7BE62134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FD8" w14:textId="77777777" w:rsidR="00A15C22" w:rsidRPr="007F7B00" w:rsidRDefault="00255922" w:rsidP="00255922">
            <w:r>
              <w:t>38</w:t>
            </w:r>
            <w:r w:rsidR="00A15C22" w:rsidRPr="007F7B00"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ABE" w14:textId="77777777" w:rsidR="00A15C22" w:rsidRPr="007F7B00" w:rsidRDefault="00A15C22" w:rsidP="007F7B00">
            <w:r w:rsidRPr="007F7B00">
              <w:t>tiekėjų kaina iki 0,99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CBB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661" w14:textId="77777777" w:rsidR="00A15C22" w:rsidRPr="007F7B00" w:rsidRDefault="00A15C22" w:rsidP="007F7B00">
            <w:r w:rsidRPr="007F7B00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5EB" w14:textId="77777777" w:rsidR="00A15C22" w:rsidRPr="007F7B00" w:rsidRDefault="00A15C22" w:rsidP="007F7B00"/>
        </w:tc>
      </w:tr>
      <w:tr w:rsidR="00A15C22" w:rsidRPr="007F7B00" w14:paraId="37280A81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7DE" w14:textId="77777777" w:rsidR="00A15C22" w:rsidRPr="007F7B00" w:rsidRDefault="00255922" w:rsidP="00255922">
            <w:r>
              <w:t>38</w:t>
            </w:r>
            <w:r w:rsidR="00A15C22" w:rsidRPr="007F7B00"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72C7" w14:textId="77777777" w:rsidR="00A15C22" w:rsidRPr="007F7B00" w:rsidRDefault="00A15C22" w:rsidP="007F7B00">
            <w:r w:rsidRPr="007F7B00">
              <w:t>tiekėjų kaina nuo 1,00 Eur iki 4,99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20D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375" w14:textId="77777777" w:rsidR="00A15C22" w:rsidRPr="007F7B00" w:rsidRDefault="00A15C22" w:rsidP="007F7B00">
            <w:r w:rsidRPr="007F7B00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C2F" w14:textId="77777777" w:rsidR="00A15C22" w:rsidRPr="007F7B00" w:rsidRDefault="00A15C22" w:rsidP="007F7B00"/>
        </w:tc>
      </w:tr>
      <w:tr w:rsidR="00A15C22" w:rsidRPr="007F7B00" w14:paraId="0B6B52D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221" w14:textId="77777777" w:rsidR="00A15C22" w:rsidRPr="007F7B00" w:rsidRDefault="00255922" w:rsidP="00255922">
            <w:r>
              <w:t>38</w:t>
            </w:r>
            <w:r w:rsidR="00A15C22" w:rsidRPr="007F7B00"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F89C" w14:textId="77777777" w:rsidR="00A15C22" w:rsidRPr="007F7B00" w:rsidRDefault="00A15C22" w:rsidP="007F7B00">
            <w:r w:rsidRPr="007F7B00">
              <w:t>tiekėjų kaina nuo 5,00 Eur iki 9,99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A21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E2F9" w14:textId="77777777" w:rsidR="00A15C22" w:rsidRPr="007F7B00" w:rsidRDefault="00A15C22" w:rsidP="007F7B00">
            <w:r w:rsidRPr="007F7B00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9AA" w14:textId="77777777" w:rsidR="00A15C22" w:rsidRPr="007F7B00" w:rsidRDefault="00A15C22" w:rsidP="007F7B00"/>
        </w:tc>
      </w:tr>
      <w:tr w:rsidR="00A15C22" w:rsidRPr="007F7B00" w14:paraId="6447E264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CC2" w14:textId="77777777" w:rsidR="00A15C22" w:rsidRPr="007F7B00" w:rsidRDefault="00255922" w:rsidP="00255922">
            <w:r>
              <w:t>38</w:t>
            </w:r>
            <w:r w:rsidR="00A15C22" w:rsidRPr="007F7B00"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DB6" w14:textId="77777777" w:rsidR="00A15C22" w:rsidRPr="007F7B00" w:rsidRDefault="00A15C22" w:rsidP="007F7B00">
            <w:r w:rsidRPr="007F7B00">
              <w:t>tiekėjų kaina nuo 10,00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3CA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4999" w14:textId="77777777" w:rsidR="00A15C22" w:rsidRPr="007F7B00" w:rsidRDefault="00A15C22" w:rsidP="007F7B00">
            <w:r w:rsidRPr="007F7B00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BC8" w14:textId="77777777" w:rsidR="00A15C22" w:rsidRPr="007F7B00" w:rsidRDefault="00A15C22" w:rsidP="007F7B00"/>
        </w:tc>
      </w:tr>
      <w:tr w:rsidR="00A15C22" w:rsidRPr="007F7B00" w14:paraId="4BEE62CB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542" w14:textId="77777777" w:rsidR="00A15C22" w:rsidRPr="007F7B00" w:rsidRDefault="00255922" w:rsidP="00255922">
            <w:r>
              <w:rPr>
                <w:lang w:val="en-US"/>
              </w:rPr>
              <w:t>39</w:t>
            </w:r>
            <w:r w:rsidR="00A15C22"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348" w14:textId="77777777" w:rsidR="00A15C22" w:rsidRPr="007F7B00" w:rsidRDefault="00A15C22" w:rsidP="007F7B00">
            <w:r w:rsidRPr="007F7B00">
              <w:t>Vaikų vasaros dienos stovykla (7-12 m. vaikams)*****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D83" w14:textId="77777777" w:rsidR="00A15C22" w:rsidRPr="007F7B00" w:rsidRDefault="00A15C22" w:rsidP="007F7B00">
            <w:r w:rsidRPr="007F7B00">
              <w:t>1 d./1 vaikui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8D0" w14:textId="77777777" w:rsidR="00A15C22" w:rsidRPr="007F7B00" w:rsidRDefault="00A15C22" w:rsidP="007F7B00">
            <w:r w:rsidRPr="007F7B00">
              <w:t>30,00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1E87" w14:textId="77777777" w:rsidR="00A15C22" w:rsidRPr="005563A9" w:rsidRDefault="005563A9" w:rsidP="007F7B00">
            <w:pPr>
              <w:rPr>
                <w:b/>
              </w:rPr>
            </w:pPr>
            <w:r w:rsidRPr="005563A9">
              <w:rPr>
                <w:b/>
              </w:rPr>
              <w:t>15,00 EUR</w:t>
            </w:r>
          </w:p>
          <w:p w14:paraId="7E061F5E" w14:textId="77777777" w:rsidR="00A15C22" w:rsidRPr="007F7B00" w:rsidRDefault="00A15C22" w:rsidP="007F7B00"/>
        </w:tc>
      </w:tr>
    </w:tbl>
    <w:p w14:paraId="1350D326" w14:textId="77777777" w:rsidR="001F365B" w:rsidRPr="001F365B" w:rsidRDefault="001F365B" w:rsidP="001F365B">
      <w:pPr>
        <w:spacing w:line="276" w:lineRule="auto"/>
        <w:jc w:val="both"/>
      </w:pPr>
      <w:r w:rsidRPr="001F365B">
        <w:t>Paaiškinimai:</w:t>
      </w:r>
    </w:p>
    <w:p w14:paraId="1EC124A2" w14:textId="77777777" w:rsidR="001F365B" w:rsidRPr="001F365B" w:rsidRDefault="001F365B" w:rsidP="001F365B">
      <w:pPr>
        <w:spacing w:line="276" w:lineRule="auto"/>
        <w:jc w:val="both"/>
        <w:rPr>
          <w:i/>
          <w:iCs/>
        </w:rPr>
      </w:pPr>
      <w:r w:rsidRPr="001F365B">
        <w:t>* Nemokamai –  vaikams iki 3 metų ir didesnę nei 6 asmenų grupę lydinčiam asmeniui; Anykščių rajono savivaldybės ugdymo įstaigų organizuotoms vaikų grupėms iki 7 metų amžiaus, lydimoms atsakingų asmenų.</w:t>
      </w:r>
    </w:p>
    <w:p w14:paraId="72A72DCB" w14:textId="77777777" w:rsidR="001F365B" w:rsidRPr="001F365B" w:rsidRDefault="001F365B" w:rsidP="001F365B">
      <w:pPr>
        <w:spacing w:line="276" w:lineRule="auto"/>
        <w:jc w:val="both"/>
      </w:pPr>
      <w:r w:rsidRPr="001F365B">
        <w:t>** Šeimos bilietas (galioja 3–6 asmenų grupei iš 1–2 suaugusiųjų ir 2–5 asmenų nuo 3 iki 18 metų); *** Nemokamai – Anykščių rajono savivaldybės biudžetinėms kultūros įstaigoms;</w:t>
      </w:r>
    </w:p>
    <w:p w14:paraId="1294C7E0" w14:textId="77777777" w:rsidR="001F365B" w:rsidRPr="001F365B" w:rsidRDefault="001F365B" w:rsidP="001F365B">
      <w:pPr>
        <w:spacing w:line="276" w:lineRule="auto"/>
        <w:jc w:val="both"/>
      </w:pPr>
      <w:r w:rsidRPr="001F365B">
        <w:t xml:space="preserve">**** Nuolaidos: antra nuomos </w:t>
      </w:r>
      <w:r w:rsidRPr="007F6CC8">
        <w:t xml:space="preserve">para </w:t>
      </w:r>
      <w:r w:rsidR="007553D9" w:rsidRPr="007F6CC8">
        <w:t>–</w:t>
      </w:r>
      <w:r w:rsidRPr="007F6CC8">
        <w:t xml:space="preserve"> 50 proc., trečia nuomos para </w:t>
      </w:r>
      <w:r w:rsidR="007553D9" w:rsidRPr="007F6CC8">
        <w:t>–</w:t>
      </w:r>
      <w:r w:rsidRPr="007F6CC8">
        <w:t xml:space="preserve">  80 proc</w:t>
      </w:r>
      <w:r w:rsidRPr="001F365B">
        <w:t>.</w:t>
      </w:r>
    </w:p>
    <w:p w14:paraId="70C48B0D" w14:textId="77777777" w:rsidR="001F365B" w:rsidRPr="001F365B" w:rsidRDefault="001F365B" w:rsidP="001F365B">
      <w:pPr>
        <w:spacing w:line="276" w:lineRule="auto"/>
        <w:jc w:val="both"/>
      </w:pPr>
      <w:r w:rsidRPr="001F365B">
        <w:t>***** Nustatant kainas, jos apvalinamos iki vieno skaičiaus po kablelio.</w:t>
      </w:r>
    </w:p>
    <w:p w14:paraId="3F177825" w14:textId="77777777" w:rsidR="001F365B" w:rsidRPr="001F365B" w:rsidRDefault="001F365B" w:rsidP="001F365B">
      <w:pPr>
        <w:spacing w:line="276" w:lineRule="auto"/>
        <w:jc w:val="both"/>
      </w:pPr>
      <w:r w:rsidRPr="001F365B">
        <w:t>****** Nuolaidos: antram ar daugiau vaikų iš tos pačios šeimos – 50 proc. nuolaida kitam vaikui.</w:t>
      </w:r>
    </w:p>
    <w:p w14:paraId="0268F830" w14:textId="77777777" w:rsidR="001F365B" w:rsidRPr="001F365B" w:rsidRDefault="001F365B" w:rsidP="001F365B">
      <w:pPr>
        <w:spacing w:line="276" w:lineRule="auto"/>
        <w:jc w:val="both"/>
        <w:rPr>
          <w:i/>
          <w:sz w:val="20"/>
          <w:szCs w:val="20"/>
        </w:rPr>
      </w:pPr>
      <w:r w:rsidRPr="001F365B">
        <w:rPr>
          <w:i/>
          <w:sz w:val="20"/>
          <w:szCs w:val="20"/>
        </w:rPr>
        <w:t>2019 m. lapkričio 28 d. Anykščių rajono savivaldybės tarybos sprendimo Nr. 1-TS-350 redakcija</w:t>
      </w:r>
    </w:p>
    <w:p w14:paraId="10060DA0" w14:textId="77777777" w:rsidR="001F365B" w:rsidRPr="001F365B" w:rsidRDefault="001F365B" w:rsidP="001F365B">
      <w:pPr>
        <w:spacing w:line="276" w:lineRule="auto"/>
        <w:jc w:val="both"/>
        <w:rPr>
          <w:i/>
          <w:sz w:val="20"/>
          <w:szCs w:val="20"/>
        </w:rPr>
      </w:pPr>
      <w:r w:rsidRPr="001F365B">
        <w:rPr>
          <w:i/>
          <w:sz w:val="20"/>
          <w:szCs w:val="20"/>
        </w:rPr>
        <w:t>2020 m. spalio 29 d. Anykščių rajono savivaldybės tarybos sprendimo Nr. 1-TS-304 redakcija</w:t>
      </w:r>
    </w:p>
    <w:p w14:paraId="534571D7" w14:textId="77777777" w:rsidR="001F365B" w:rsidRPr="001F365B" w:rsidRDefault="001F365B" w:rsidP="001F365B">
      <w:pPr>
        <w:spacing w:line="276" w:lineRule="auto"/>
        <w:jc w:val="both"/>
        <w:rPr>
          <w:i/>
          <w:sz w:val="20"/>
          <w:szCs w:val="20"/>
        </w:rPr>
      </w:pPr>
      <w:r w:rsidRPr="001F365B">
        <w:rPr>
          <w:i/>
          <w:sz w:val="20"/>
          <w:szCs w:val="20"/>
        </w:rPr>
        <w:t>2021 m. gegužės 27 d. Anykščių rajono savivaldybės tarybos sprendimo Nr. 1-TS-177 redakcija</w:t>
      </w:r>
    </w:p>
    <w:p w14:paraId="2A2D3739" w14:textId="77777777" w:rsidR="007F7B00" w:rsidRDefault="007F7B00" w:rsidP="001F365B">
      <w:pPr>
        <w:spacing w:line="360" w:lineRule="auto"/>
        <w:jc w:val="both"/>
        <w:rPr>
          <w:b/>
        </w:rPr>
      </w:pPr>
    </w:p>
    <w:sectPr w:rsidR="007F7B00" w:rsidSect="001B4C87">
      <w:headerReference w:type="even" r:id="rId9"/>
      <w:headerReference w:type="default" r:id="rId10"/>
      <w:pgSz w:w="11906" w:h="16838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BB340" w14:textId="77777777" w:rsidR="00A84485" w:rsidRDefault="00A84485">
      <w:r>
        <w:separator/>
      </w:r>
    </w:p>
  </w:endnote>
  <w:endnote w:type="continuationSeparator" w:id="0">
    <w:p w14:paraId="36ABC959" w14:textId="77777777" w:rsidR="00A84485" w:rsidRDefault="00A8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7821F" w14:textId="77777777" w:rsidR="00A84485" w:rsidRDefault="00A84485">
      <w:r>
        <w:separator/>
      </w:r>
    </w:p>
  </w:footnote>
  <w:footnote w:type="continuationSeparator" w:id="0">
    <w:p w14:paraId="64EA5F64" w14:textId="77777777" w:rsidR="00A84485" w:rsidRDefault="00A84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327E" w14:textId="77777777" w:rsidR="00DF2B44" w:rsidRDefault="00DF2B4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B4EFF63" w14:textId="77777777" w:rsidR="00DF2B44" w:rsidRDefault="00DF2B4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4D4D1" w14:textId="77777777" w:rsidR="00DF2B44" w:rsidRDefault="00DF2B4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F525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5254E90" w14:textId="77777777" w:rsidR="00DF2B44" w:rsidRDefault="00DF2B4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52A"/>
    <w:rsid w:val="0001612D"/>
    <w:rsid w:val="0002060F"/>
    <w:rsid w:val="00030973"/>
    <w:rsid w:val="00045F12"/>
    <w:rsid w:val="00046920"/>
    <w:rsid w:val="00047993"/>
    <w:rsid w:val="000613CD"/>
    <w:rsid w:val="00071588"/>
    <w:rsid w:val="000B716F"/>
    <w:rsid w:val="000D152A"/>
    <w:rsid w:val="000E050F"/>
    <w:rsid w:val="000E6059"/>
    <w:rsid w:val="000F104D"/>
    <w:rsid w:val="000F225D"/>
    <w:rsid w:val="000F49E1"/>
    <w:rsid w:val="000F5E29"/>
    <w:rsid w:val="001333FC"/>
    <w:rsid w:val="00134FC6"/>
    <w:rsid w:val="00141BA7"/>
    <w:rsid w:val="001543A5"/>
    <w:rsid w:val="0015629E"/>
    <w:rsid w:val="00161DBB"/>
    <w:rsid w:val="00182940"/>
    <w:rsid w:val="001B4C87"/>
    <w:rsid w:val="001B7148"/>
    <w:rsid w:val="001B7BF5"/>
    <w:rsid w:val="001E331C"/>
    <w:rsid w:val="001E6905"/>
    <w:rsid w:val="001F365B"/>
    <w:rsid w:val="00201210"/>
    <w:rsid w:val="00234CA9"/>
    <w:rsid w:val="00255922"/>
    <w:rsid w:val="0026202B"/>
    <w:rsid w:val="0026257F"/>
    <w:rsid w:val="00270226"/>
    <w:rsid w:val="002808DB"/>
    <w:rsid w:val="00281889"/>
    <w:rsid w:val="00282AAB"/>
    <w:rsid w:val="00286482"/>
    <w:rsid w:val="00291FAE"/>
    <w:rsid w:val="002A738A"/>
    <w:rsid w:val="002C4F54"/>
    <w:rsid w:val="00327EA5"/>
    <w:rsid w:val="003333B7"/>
    <w:rsid w:val="003527BA"/>
    <w:rsid w:val="0035656C"/>
    <w:rsid w:val="003919F9"/>
    <w:rsid w:val="003A0787"/>
    <w:rsid w:val="003A2396"/>
    <w:rsid w:val="003C561B"/>
    <w:rsid w:val="00416405"/>
    <w:rsid w:val="004275BF"/>
    <w:rsid w:val="00442073"/>
    <w:rsid w:val="004507A7"/>
    <w:rsid w:val="00454DBA"/>
    <w:rsid w:val="004706AF"/>
    <w:rsid w:val="00487EE3"/>
    <w:rsid w:val="004A0879"/>
    <w:rsid w:val="004A605C"/>
    <w:rsid w:val="004B14BE"/>
    <w:rsid w:val="004C0BAB"/>
    <w:rsid w:val="004C266E"/>
    <w:rsid w:val="004E724F"/>
    <w:rsid w:val="004F3577"/>
    <w:rsid w:val="004F525A"/>
    <w:rsid w:val="004F6061"/>
    <w:rsid w:val="00523BC9"/>
    <w:rsid w:val="00523ECF"/>
    <w:rsid w:val="0053239E"/>
    <w:rsid w:val="00532A1B"/>
    <w:rsid w:val="00543BBE"/>
    <w:rsid w:val="0054586B"/>
    <w:rsid w:val="00552BCB"/>
    <w:rsid w:val="005563A9"/>
    <w:rsid w:val="005601FC"/>
    <w:rsid w:val="00567937"/>
    <w:rsid w:val="005767D5"/>
    <w:rsid w:val="005A0B14"/>
    <w:rsid w:val="005A70F7"/>
    <w:rsid w:val="005B2FD7"/>
    <w:rsid w:val="005C4769"/>
    <w:rsid w:val="00601085"/>
    <w:rsid w:val="00604EA3"/>
    <w:rsid w:val="00614A43"/>
    <w:rsid w:val="00622B00"/>
    <w:rsid w:val="00633DD2"/>
    <w:rsid w:val="00640FED"/>
    <w:rsid w:val="006475FB"/>
    <w:rsid w:val="0066087B"/>
    <w:rsid w:val="00681752"/>
    <w:rsid w:val="006B1A64"/>
    <w:rsid w:val="006D3B97"/>
    <w:rsid w:val="006E3040"/>
    <w:rsid w:val="006F6A14"/>
    <w:rsid w:val="00700626"/>
    <w:rsid w:val="007476F0"/>
    <w:rsid w:val="00755357"/>
    <w:rsid w:val="007553D9"/>
    <w:rsid w:val="00777F08"/>
    <w:rsid w:val="00783768"/>
    <w:rsid w:val="007E5E06"/>
    <w:rsid w:val="007F137A"/>
    <w:rsid w:val="007F58A4"/>
    <w:rsid w:val="007F6CC8"/>
    <w:rsid w:val="007F7B00"/>
    <w:rsid w:val="0080364F"/>
    <w:rsid w:val="00810222"/>
    <w:rsid w:val="008163DA"/>
    <w:rsid w:val="008475A2"/>
    <w:rsid w:val="0086452F"/>
    <w:rsid w:val="00871CC5"/>
    <w:rsid w:val="00873B6D"/>
    <w:rsid w:val="00887E5F"/>
    <w:rsid w:val="008B5B36"/>
    <w:rsid w:val="008B5E77"/>
    <w:rsid w:val="008C3F08"/>
    <w:rsid w:val="008D338E"/>
    <w:rsid w:val="008D66F5"/>
    <w:rsid w:val="008D6787"/>
    <w:rsid w:val="008E1B90"/>
    <w:rsid w:val="008E49E7"/>
    <w:rsid w:val="00910A93"/>
    <w:rsid w:val="0097589E"/>
    <w:rsid w:val="00977011"/>
    <w:rsid w:val="009811A5"/>
    <w:rsid w:val="00983E06"/>
    <w:rsid w:val="00992633"/>
    <w:rsid w:val="009A14FC"/>
    <w:rsid w:val="009B199D"/>
    <w:rsid w:val="009C1EA1"/>
    <w:rsid w:val="009C2D08"/>
    <w:rsid w:val="009C2D17"/>
    <w:rsid w:val="009C3EFB"/>
    <w:rsid w:val="009C6CA8"/>
    <w:rsid w:val="009D283B"/>
    <w:rsid w:val="009D33B3"/>
    <w:rsid w:val="009E2511"/>
    <w:rsid w:val="00A15C22"/>
    <w:rsid w:val="00A221F3"/>
    <w:rsid w:val="00A23AB2"/>
    <w:rsid w:val="00A45D14"/>
    <w:rsid w:val="00A523B5"/>
    <w:rsid w:val="00A61778"/>
    <w:rsid w:val="00A646E5"/>
    <w:rsid w:val="00A77FAB"/>
    <w:rsid w:val="00A82CD2"/>
    <w:rsid w:val="00A84485"/>
    <w:rsid w:val="00A963B8"/>
    <w:rsid w:val="00AF0748"/>
    <w:rsid w:val="00B1411B"/>
    <w:rsid w:val="00B1445E"/>
    <w:rsid w:val="00B14691"/>
    <w:rsid w:val="00B23ACF"/>
    <w:rsid w:val="00B80F2E"/>
    <w:rsid w:val="00B86EF7"/>
    <w:rsid w:val="00BA2DC3"/>
    <w:rsid w:val="00BB3394"/>
    <w:rsid w:val="00BF1112"/>
    <w:rsid w:val="00C0790F"/>
    <w:rsid w:val="00C10189"/>
    <w:rsid w:val="00C12CBF"/>
    <w:rsid w:val="00C13A74"/>
    <w:rsid w:val="00C27B2E"/>
    <w:rsid w:val="00C3411D"/>
    <w:rsid w:val="00C4512D"/>
    <w:rsid w:val="00C53A1A"/>
    <w:rsid w:val="00C57DF4"/>
    <w:rsid w:val="00C636FF"/>
    <w:rsid w:val="00C81833"/>
    <w:rsid w:val="00C90671"/>
    <w:rsid w:val="00CA25FE"/>
    <w:rsid w:val="00CB4C46"/>
    <w:rsid w:val="00CC4335"/>
    <w:rsid w:val="00CD7FE3"/>
    <w:rsid w:val="00CE2F7B"/>
    <w:rsid w:val="00CF5636"/>
    <w:rsid w:val="00D1210C"/>
    <w:rsid w:val="00D31121"/>
    <w:rsid w:val="00D3363B"/>
    <w:rsid w:val="00D37BE5"/>
    <w:rsid w:val="00D4705F"/>
    <w:rsid w:val="00D50560"/>
    <w:rsid w:val="00D57B95"/>
    <w:rsid w:val="00D74224"/>
    <w:rsid w:val="00D90669"/>
    <w:rsid w:val="00DB1EA4"/>
    <w:rsid w:val="00DC1805"/>
    <w:rsid w:val="00DC1CF6"/>
    <w:rsid w:val="00DC6DE5"/>
    <w:rsid w:val="00DD382C"/>
    <w:rsid w:val="00DD3A34"/>
    <w:rsid w:val="00DF2B44"/>
    <w:rsid w:val="00E14C35"/>
    <w:rsid w:val="00E15180"/>
    <w:rsid w:val="00E25BC8"/>
    <w:rsid w:val="00E3094A"/>
    <w:rsid w:val="00E57FBB"/>
    <w:rsid w:val="00E80B5C"/>
    <w:rsid w:val="00E95C0B"/>
    <w:rsid w:val="00EB2E94"/>
    <w:rsid w:val="00EC2620"/>
    <w:rsid w:val="00ED55AA"/>
    <w:rsid w:val="00ED5C66"/>
    <w:rsid w:val="00EE301A"/>
    <w:rsid w:val="00EE5D66"/>
    <w:rsid w:val="00EF56A7"/>
    <w:rsid w:val="00EF6535"/>
    <w:rsid w:val="00F07F10"/>
    <w:rsid w:val="00F271AB"/>
    <w:rsid w:val="00F36D0F"/>
    <w:rsid w:val="00F37552"/>
    <w:rsid w:val="00F4499D"/>
    <w:rsid w:val="00F52DE4"/>
    <w:rsid w:val="00F8248E"/>
    <w:rsid w:val="00F923D6"/>
    <w:rsid w:val="00FA2CBB"/>
    <w:rsid w:val="00FC7DAA"/>
    <w:rsid w:val="00FD6C9E"/>
    <w:rsid w:val="00FE428D"/>
    <w:rsid w:val="00FE4BB7"/>
    <w:rsid w:val="00FE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6220"/>
  <w15:docId w15:val="{3C844B1C-34A9-4264-857C-7F6016FF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orat">
    <w:name w:val="footer"/>
    <w:basedOn w:val="prastasis"/>
    <w:link w:val="PoratDiagrama"/>
    <w:uiPriority w:val="99"/>
    <w:unhideWhenUsed/>
    <w:rsid w:val="004275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275BF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ccd11e3a34da4079b68055918acb69e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2C8C1-EDF1-4A0A-AF67-C7C4DF77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ccd11e3a34da4079b68055918acb69e2.dot</Template>
  <TotalTime>0</TotalTime>
  <Pages>11</Pages>
  <Words>10873</Words>
  <Characters>6199</Characters>
  <Application>Microsoft Office Word</Application>
  <DocSecurity>0</DocSecurity>
  <Lines>51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17038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ANYKŠČIŲ RAJONO SAVIVALDYBĖS TARYBA</dc:creator>
  <cp:lastModifiedBy>Taryba</cp:lastModifiedBy>
  <cp:revision>2</cp:revision>
  <cp:lastPrinted>2014-03-17T11:04:00Z</cp:lastPrinted>
  <dcterms:created xsi:type="dcterms:W3CDTF">2022-01-20T09:09:00Z</dcterms:created>
  <dcterms:modified xsi:type="dcterms:W3CDTF">2022-01-20T09:09:00Z</dcterms:modified>
  <cp:category>SPRENDIMAS</cp:category>
</cp:coreProperties>
</file>